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9EE51" w14:textId="77777777" w:rsidR="007D75CF" w:rsidRPr="00651F94" w:rsidRDefault="009E5CD9" w:rsidP="00CF182F">
      <w:pPr>
        <w:pStyle w:val="datumtevilka"/>
        <w:rPr>
          <w:rFonts w:cs="Arial"/>
          <w:color w:val="000000"/>
          <w:highlight w:val="yellow"/>
        </w:rPr>
      </w:pPr>
      <w:r w:rsidRPr="006C0F20">
        <w:rPr>
          <w:rFonts w:cs="Arial"/>
          <w:noProof/>
          <w:color w:val="000000"/>
        </w:rPr>
        <mc:AlternateContent>
          <mc:Choice Requires="wps">
            <w:drawing>
              <wp:anchor distT="360045" distB="540385" distL="0" distR="0" simplePos="0" relativeHeight="251657216" behindDoc="0" locked="0" layoutInCell="1" allowOverlap="0" wp14:anchorId="214B250C" wp14:editId="5AD9000B">
                <wp:simplePos x="0" y="0"/>
                <wp:positionH relativeFrom="page">
                  <wp:posOffset>1080135</wp:posOffset>
                </wp:positionH>
                <wp:positionV relativeFrom="page">
                  <wp:posOffset>1884045</wp:posOffset>
                </wp:positionV>
                <wp:extent cx="2520315" cy="470535"/>
                <wp:effectExtent l="3810" t="0" r="0" b="0"/>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0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0B237" w14:textId="77777777" w:rsidR="00DC3900" w:rsidRPr="003C0A38" w:rsidRDefault="00DC3900" w:rsidP="00016ED8">
                            <w:pPr>
                              <w:pStyle w:val="Naslov3"/>
                              <w:rPr>
                                <w:sz w:val="20"/>
                                <w:szCs w:val="20"/>
                                <w:lang w:val="sl-SI"/>
                              </w:rPr>
                            </w:pPr>
                            <w:r w:rsidRPr="003C0A38">
                              <w:rPr>
                                <w:sz w:val="20"/>
                                <w:szCs w:val="20"/>
                                <w:lang w:val="sl-SI"/>
                              </w:rPr>
                              <w:t>Vsem potencialnim ponudnikom</w:t>
                            </w:r>
                          </w:p>
                          <w:p w14:paraId="6FC18D71" w14:textId="77777777" w:rsidR="00DC3900" w:rsidRPr="003E1C74" w:rsidRDefault="00DC3900"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id="_x0000_t202" coordsize="21600,21600" o:spt="202" path="m,l,21600r21600,l21600,xe">
                <v:stroke joinstyle="miter"/>
                <v:path gradientshapeok="t" o:connecttype="rect"/>
              </v:shapetype>
              <v:shape id="Text Box 3" o:spid="_x0000_s1026" type="#_x0000_t202" alt="Prostor za vnos naslovnika&#10;" style="position:absolute;margin-left:85.05pt;margin-top:148.35pt;width:198.45pt;height:37.05pt;z-index:251657216;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" o:allowoverlap="f" filled="f" stroked="f">
                <v:textbox inset="0,0,0,0">
                  <w:txbxContent>
                    <w:p w:rsidR="00DC3900" w:rsidRPr="003C0A38" w:rsidRDefault="00DC3900" w:rsidP="00016ED8">
                      <w:pPr>
                        <w:pStyle w:val="Naslov3"/>
                        <w:rPr>
                          <w:sz w:val="20"/>
                          <w:szCs w:val="20"/>
                          <w:lang w:val="sl-SI"/>
                        </w:rPr>
                      </w:pPr>
                      <w:r w:rsidRPr="003C0A38">
                        <w:rPr>
                          <w:sz w:val="20"/>
                          <w:szCs w:val="20"/>
                          <w:lang w:val="sl-SI"/>
                        </w:rPr>
                        <w:t>Vsem potencialnim ponudnikom</w:t>
                      </w:r>
                    </w:p>
                    <w:p w:rsidR="00DC3900" w:rsidRPr="003E1C74" w:rsidRDefault="00DC3900" w:rsidP="007D75CF">
                      <w:pPr>
                        <w:rPr>
                          <w:lang w:val="sl-SI"/>
                        </w:rPr>
                      </w:pPr>
                    </w:p>
                  </w:txbxContent>
                </v:textbox>
                <w10:wrap type="topAndBottom" anchorx="page" anchory="page"/>
              </v:shape>
            </w:pict>
          </mc:Fallback>
        </mc:AlternateContent>
      </w:r>
      <w:r w:rsidR="007D75CF" w:rsidRPr="006C0F20">
        <w:rPr>
          <w:rFonts w:cs="Arial"/>
          <w:color w:val="000000"/>
        </w:rPr>
        <w:t xml:space="preserve">Številka: </w:t>
      </w:r>
      <w:r w:rsidR="007D75CF" w:rsidRPr="006C0F20">
        <w:rPr>
          <w:rFonts w:cs="Arial"/>
          <w:color w:val="000000"/>
        </w:rPr>
        <w:tab/>
      </w:r>
      <w:r w:rsidR="00D93DFC" w:rsidRPr="00BA4A09">
        <w:rPr>
          <w:rFonts w:cs="Arial"/>
          <w:bCs/>
          <w:color w:val="000000"/>
        </w:rPr>
        <w:t>430-</w:t>
      </w:r>
      <w:r w:rsidR="00571D9C" w:rsidRPr="00BA4A09">
        <w:rPr>
          <w:rFonts w:cs="Arial"/>
          <w:bCs/>
          <w:color w:val="000000"/>
        </w:rPr>
        <w:t>234</w:t>
      </w:r>
      <w:r w:rsidR="00BF6A98" w:rsidRPr="00BA4A09">
        <w:rPr>
          <w:rFonts w:cs="Arial"/>
          <w:bCs/>
          <w:color w:val="000000"/>
        </w:rPr>
        <w:t>/202</w:t>
      </w:r>
      <w:r w:rsidR="00571D9C" w:rsidRPr="00BA4A09">
        <w:rPr>
          <w:rFonts w:cs="Arial"/>
          <w:bCs/>
          <w:color w:val="000000"/>
        </w:rPr>
        <w:t>5</w:t>
      </w:r>
      <w:r w:rsidR="00BF6A98" w:rsidRPr="00BA4A09">
        <w:rPr>
          <w:rFonts w:cs="Arial"/>
          <w:bCs/>
          <w:color w:val="000000"/>
        </w:rPr>
        <w:t>/</w:t>
      </w:r>
      <w:r w:rsidR="00BA4A09" w:rsidRPr="00BA4A09">
        <w:rPr>
          <w:rFonts w:cs="Arial"/>
          <w:bCs/>
          <w:color w:val="000000"/>
        </w:rPr>
        <w:t>7</w:t>
      </w:r>
      <w:r w:rsidR="001D0D0F" w:rsidRPr="00BA4A09">
        <w:rPr>
          <w:rFonts w:cs="Arial"/>
          <w:bCs/>
          <w:color w:val="000000"/>
        </w:rPr>
        <w:t xml:space="preserve"> </w:t>
      </w:r>
      <w:r w:rsidR="00016ED8" w:rsidRPr="00BA4A09">
        <w:rPr>
          <w:rFonts w:cs="Arial"/>
          <w:color w:val="000000"/>
        </w:rPr>
        <w:t>(</w:t>
      </w:r>
      <w:r w:rsidR="009449A4" w:rsidRPr="00BA4A09">
        <w:rPr>
          <w:rFonts w:cs="Arial"/>
          <w:color w:val="000000"/>
        </w:rPr>
        <w:t>1541-</w:t>
      </w:r>
      <w:r w:rsidR="004C16C7" w:rsidRPr="00BA4A09">
        <w:rPr>
          <w:rFonts w:cs="Arial"/>
          <w:color w:val="000000"/>
        </w:rPr>
        <w:t>32</w:t>
      </w:r>
      <w:r w:rsidR="0052230D" w:rsidRPr="00BA4A09">
        <w:rPr>
          <w:rFonts w:cs="Arial"/>
          <w:color w:val="000000"/>
        </w:rPr>
        <w:t>)</w:t>
      </w:r>
      <w:r w:rsidR="00E16B32" w:rsidRPr="00BA4A09">
        <w:rPr>
          <w:rFonts w:cs="Arial"/>
          <w:noProof/>
        </w:rPr>
        <w:t xml:space="preserve"> </w:t>
      </w:r>
    </w:p>
    <w:p w14:paraId="17884BDB" w14:textId="77777777" w:rsidR="007D75CF" w:rsidRPr="006C0F20" w:rsidRDefault="00C250D5" w:rsidP="00CF182F">
      <w:pPr>
        <w:pStyle w:val="datumtevilka"/>
        <w:rPr>
          <w:rFonts w:cs="Arial"/>
          <w:color w:val="000000"/>
        </w:rPr>
      </w:pPr>
      <w:r w:rsidRPr="008942F5">
        <w:rPr>
          <w:rFonts w:cs="Arial"/>
          <w:color w:val="000000"/>
        </w:rPr>
        <w:t xml:space="preserve">Datum: </w:t>
      </w:r>
      <w:r w:rsidRPr="008942F5">
        <w:rPr>
          <w:rFonts w:cs="Arial"/>
          <w:color w:val="000000"/>
        </w:rPr>
        <w:tab/>
      </w:r>
      <w:r w:rsidR="00571D9C" w:rsidRPr="008942F5">
        <w:rPr>
          <w:rFonts w:cs="Arial"/>
        </w:rPr>
        <w:t>6</w:t>
      </w:r>
      <w:r w:rsidR="00D93DFC" w:rsidRPr="008942F5">
        <w:rPr>
          <w:rFonts w:cs="Arial"/>
        </w:rPr>
        <w:t xml:space="preserve">. </w:t>
      </w:r>
      <w:r w:rsidR="00571D9C" w:rsidRPr="008942F5">
        <w:rPr>
          <w:rFonts w:cs="Arial"/>
        </w:rPr>
        <w:t>5</w:t>
      </w:r>
      <w:r w:rsidR="00D93DFC" w:rsidRPr="008942F5">
        <w:rPr>
          <w:rFonts w:cs="Arial"/>
        </w:rPr>
        <w:t>. 202</w:t>
      </w:r>
      <w:r w:rsidR="00571D9C" w:rsidRPr="008942F5">
        <w:rPr>
          <w:rFonts w:cs="Arial"/>
        </w:rPr>
        <w:t>5</w:t>
      </w:r>
    </w:p>
    <w:p w14:paraId="62D2CD66" w14:textId="77777777" w:rsidR="00DD3761" w:rsidRPr="006C0F20" w:rsidRDefault="00DD3761" w:rsidP="00FC2D0C">
      <w:pPr>
        <w:pStyle w:val="ZADEVA"/>
        <w:ind w:left="0" w:firstLine="0"/>
        <w:rPr>
          <w:rFonts w:cs="Arial"/>
          <w:color w:val="000000"/>
          <w:szCs w:val="20"/>
          <w:lang w:val="sl-SI"/>
        </w:rPr>
      </w:pPr>
    </w:p>
    <w:p w14:paraId="4C1EAEC6" w14:textId="5071776C" w:rsidR="00ED3A3A" w:rsidRPr="00ED3A3A" w:rsidRDefault="007D75CF" w:rsidP="00ED3A3A">
      <w:pPr>
        <w:pStyle w:val="ZADEVA"/>
        <w:rPr>
          <w:rFonts w:cs="Arial"/>
          <w:color w:val="000000"/>
          <w:szCs w:val="20"/>
          <w:lang w:val="sl-SI"/>
        </w:rPr>
      </w:pPr>
      <w:r w:rsidRPr="006C0F20">
        <w:rPr>
          <w:rFonts w:cs="Arial"/>
          <w:color w:val="000000"/>
          <w:szCs w:val="20"/>
          <w:lang w:val="sl-SI"/>
        </w:rPr>
        <w:t xml:space="preserve">Zadeva: </w:t>
      </w:r>
      <w:r w:rsidRPr="006C0F20">
        <w:rPr>
          <w:rFonts w:cs="Arial"/>
          <w:color w:val="000000"/>
          <w:szCs w:val="20"/>
          <w:lang w:val="sl-SI"/>
        </w:rPr>
        <w:tab/>
      </w:r>
      <w:r w:rsidR="00087388">
        <w:rPr>
          <w:rFonts w:cs="Arial"/>
          <w:color w:val="000000"/>
          <w:szCs w:val="20"/>
          <w:lang w:val="sl-SI"/>
        </w:rPr>
        <w:t>Dodatn</w:t>
      </w:r>
      <w:r w:rsidR="00FA65CB">
        <w:rPr>
          <w:rFonts w:cs="Arial"/>
          <w:color w:val="000000"/>
          <w:szCs w:val="20"/>
          <w:lang w:val="sl-SI"/>
        </w:rPr>
        <w:t>o</w:t>
      </w:r>
      <w:r w:rsidR="00285A81">
        <w:rPr>
          <w:rFonts w:cs="Arial"/>
          <w:color w:val="000000"/>
          <w:szCs w:val="20"/>
          <w:lang w:val="sl-SI"/>
        </w:rPr>
        <w:t xml:space="preserve"> pojasnil</w:t>
      </w:r>
      <w:r w:rsidR="00FA65CB">
        <w:rPr>
          <w:rFonts w:cs="Arial"/>
          <w:color w:val="000000"/>
          <w:szCs w:val="20"/>
          <w:lang w:val="sl-SI"/>
        </w:rPr>
        <w:t>o</w:t>
      </w:r>
      <w:r w:rsidR="00285A81">
        <w:rPr>
          <w:rFonts w:cs="Arial"/>
          <w:color w:val="000000"/>
          <w:szCs w:val="20"/>
          <w:lang w:val="sl-SI"/>
        </w:rPr>
        <w:t xml:space="preserve"> v zvezi </w:t>
      </w:r>
      <w:r w:rsidR="0021204E">
        <w:rPr>
          <w:rFonts w:cs="Arial"/>
          <w:color w:val="000000"/>
          <w:szCs w:val="20"/>
          <w:lang w:val="sl-SI"/>
        </w:rPr>
        <w:t>s pripravo ponudbe</w:t>
      </w:r>
      <w:r w:rsidR="00ED3A3A">
        <w:rPr>
          <w:rFonts w:cs="Arial"/>
          <w:color w:val="000000"/>
          <w:szCs w:val="20"/>
          <w:lang w:val="sl-SI"/>
        </w:rPr>
        <w:t xml:space="preserve"> </w:t>
      </w:r>
      <w:r w:rsidR="00651F94">
        <w:rPr>
          <w:rFonts w:cs="Arial"/>
          <w:color w:val="000000"/>
          <w:szCs w:val="20"/>
          <w:lang w:val="sl-SI"/>
        </w:rPr>
        <w:t>oz.</w:t>
      </w:r>
      <w:r w:rsidR="0093536D">
        <w:rPr>
          <w:rFonts w:cs="Arial"/>
          <w:color w:val="000000"/>
          <w:szCs w:val="20"/>
          <w:lang w:val="sl-SI"/>
        </w:rPr>
        <w:t xml:space="preserve"> popravek razpisn</w:t>
      </w:r>
      <w:r w:rsidR="00E90A1D">
        <w:rPr>
          <w:rFonts w:cs="Arial"/>
          <w:color w:val="000000"/>
          <w:szCs w:val="20"/>
          <w:lang w:val="sl-SI"/>
        </w:rPr>
        <w:t>e</w:t>
      </w:r>
      <w:r w:rsidR="0093536D">
        <w:rPr>
          <w:rFonts w:cs="Arial"/>
          <w:color w:val="000000"/>
          <w:szCs w:val="20"/>
          <w:lang w:val="sl-SI"/>
        </w:rPr>
        <w:t xml:space="preserve"> dokumentacij</w:t>
      </w:r>
      <w:r w:rsidR="00E90A1D">
        <w:rPr>
          <w:rFonts w:cs="Arial"/>
          <w:color w:val="000000"/>
          <w:szCs w:val="20"/>
          <w:lang w:val="sl-SI"/>
        </w:rPr>
        <w:t>e</w:t>
      </w:r>
    </w:p>
    <w:p w14:paraId="5023D146" w14:textId="77777777" w:rsidR="00A25F75" w:rsidRPr="006C0F20" w:rsidRDefault="00A25F75" w:rsidP="00CF182F">
      <w:pPr>
        <w:rPr>
          <w:rFonts w:cs="Arial"/>
          <w:color w:val="000000"/>
          <w:szCs w:val="20"/>
          <w:lang w:val="sl-SI"/>
        </w:rPr>
      </w:pPr>
      <w:bookmarkStart w:id="0" w:name="_GoBack"/>
      <w:bookmarkEnd w:id="0"/>
    </w:p>
    <w:p w14:paraId="09204120" w14:textId="11699CE8" w:rsidR="00830402" w:rsidRDefault="005D7EA9" w:rsidP="00CF182F">
      <w:pPr>
        <w:jc w:val="both"/>
        <w:rPr>
          <w:rFonts w:cs="Arial"/>
          <w:color w:val="000000"/>
          <w:szCs w:val="20"/>
          <w:lang w:val="sl-SI"/>
        </w:rPr>
      </w:pPr>
      <w:r w:rsidRPr="00491B89">
        <w:rPr>
          <w:rFonts w:cs="Arial"/>
          <w:color w:val="000000"/>
          <w:szCs w:val="20"/>
          <w:lang w:val="sl-SI"/>
        </w:rPr>
        <w:t xml:space="preserve">V </w:t>
      </w:r>
      <w:r w:rsidR="00A27854" w:rsidRPr="00491B89">
        <w:rPr>
          <w:rFonts w:cs="Arial"/>
          <w:color w:val="000000"/>
          <w:szCs w:val="20"/>
          <w:lang w:val="sl-SI"/>
        </w:rPr>
        <w:t xml:space="preserve">zvezi z </w:t>
      </w:r>
      <w:r w:rsidR="005B6653" w:rsidRPr="00491B89">
        <w:rPr>
          <w:rFonts w:cs="Arial"/>
          <w:color w:val="000000"/>
          <w:szCs w:val="20"/>
          <w:lang w:val="sl-SI"/>
        </w:rPr>
        <w:t xml:space="preserve">javnim naročilom za </w:t>
      </w:r>
      <w:r w:rsidR="004341A0" w:rsidRPr="00491B89">
        <w:rPr>
          <w:rFonts w:cs="Arial"/>
          <w:color w:val="000000"/>
          <w:szCs w:val="20"/>
          <w:lang w:val="sl-SI"/>
        </w:rPr>
        <w:t xml:space="preserve">oddajo naročila </w:t>
      </w:r>
      <w:r w:rsidR="00571D9C">
        <w:rPr>
          <w:rFonts w:cs="Arial"/>
          <w:color w:val="000000"/>
          <w:szCs w:val="20"/>
          <w:lang w:val="sl-SI"/>
        </w:rPr>
        <w:t>storitve</w:t>
      </w:r>
      <w:r w:rsidR="004D6146" w:rsidRPr="00491B89">
        <w:rPr>
          <w:rFonts w:cs="Arial"/>
          <w:color w:val="000000"/>
          <w:szCs w:val="20"/>
          <w:lang w:val="sl-SI"/>
        </w:rPr>
        <w:t xml:space="preserve"> </w:t>
      </w:r>
      <w:r w:rsidR="00B3150C" w:rsidRPr="00491B89">
        <w:rPr>
          <w:rFonts w:cs="Arial"/>
          <w:color w:val="000000"/>
          <w:szCs w:val="20"/>
          <w:lang w:val="sl-SI"/>
        </w:rPr>
        <w:t xml:space="preserve">po </w:t>
      </w:r>
      <w:r w:rsidR="00C83E1F" w:rsidRPr="00491B89">
        <w:rPr>
          <w:rFonts w:cs="Arial"/>
          <w:color w:val="000000"/>
          <w:szCs w:val="20"/>
          <w:lang w:val="sl-SI"/>
        </w:rPr>
        <w:t xml:space="preserve">odprtem </w:t>
      </w:r>
      <w:r w:rsidR="00B3150C" w:rsidRPr="00491B89">
        <w:rPr>
          <w:rFonts w:cs="Arial"/>
          <w:color w:val="000000"/>
          <w:szCs w:val="20"/>
          <w:lang w:val="sl-SI"/>
        </w:rPr>
        <w:t xml:space="preserve">postopku </w:t>
      </w:r>
      <w:bookmarkStart w:id="1" w:name="_Hlk180136979"/>
      <w:r w:rsidR="00571D9C" w:rsidRPr="00571D9C">
        <w:rPr>
          <w:rFonts w:cs="Arial"/>
          <w:color w:val="000000"/>
          <w:szCs w:val="20"/>
          <w:lang w:val="sl-SI"/>
        </w:rPr>
        <w:t xml:space="preserve">vzdrževanje klimatskih naprav izven garancijskega roka ter nakup, dobava, montaža in vzdrževanje okoljsko manj obremenjujočih klimatskih naprav </w:t>
      </w:r>
      <w:bookmarkEnd w:id="1"/>
      <w:r w:rsidR="00571D9C" w:rsidRPr="00571D9C">
        <w:rPr>
          <w:rFonts w:cs="Arial"/>
          <w:color w:val="000000"/>
          <w:szCs w:val="20"/>
          <w:lang w:val="sl-SI"/>
        </w:rPr>
        <w:t>v garancijskem roku za potrebe MP GPU, št. 430-234/2025</w:t>
      </w:r>
      <w:r w:rsidR="009278F2" w:rsidRPr="00571D9C">
        <w:rPr>
          <w:rFonts w:cs="Arial"/>
          <w:color w:val="000000"/>
          <w:szCs w:val="20"/>
          <w:lang w:val="sl-SI"/>
        </w:rPr>
        <w:t>,</w:t>
      </w:r>
      <w:r w:rsidR="00ED0774" w:rsidRPr="00571D9C">
        <w:rPr>
          <w:rFonts w:cs="Arial"/>
          <w:color w:val="000000"/>
          <w:szCs w:val="20"/>
          <w:lang w:val="sl-SI"/>
        </w:rPr>
        <w:t xml:space="preserve"> objavljenim </w:t>
      </w:r>
      <w:r w:rsidR="00B3150C" w:rsidRPr="00571D9C">
        <w:rPr>
          <w:rFonts w:cs="Arial"/>
          <w:color w:val="000000"/>
          <w:szCs w:val="20"/>
          <w:lang w:val="sl-SI"/>
        </w:rPr>
        <w:t>na</w:t>
      </w:r>
      <w:r w:rsidR="00F835AC" w:rsidRPr="00571D9C">
        <w:rPr>
          <w:rFonts w:cs="Arial"/>
          <w:szCs w:val="20"/>
          <w:lang w:val="sl-SI"/>
        </w:rPr>
        <w:t xml:space="preserve"> portalu javnih naročil</w:t>
      </w:r>
      <w:r w:rsidR="00491B89" w:rsidRPr="00571D9C">
        <w:rPr>
          <w:rFonts w:cs="Arial"/>
          <w:szCs w:val="20"/>
          <w:lang w:val="sl-SI"/>
        </w:rPr>
        <w:t xml:space="preserve"> </w:t>
      </w:r>
      <w:r w:rsidR="00E55F69" w:rsidRPr="00571D9C">
        <w:rPr>
          <w:rFonts w:cs="Arial"/>
          <w:szCs w:val="20"/>
          <w:lang w:val="sl-SI"/>
        </w:rPr>
        <w:t>pod objavo št.</w:t>
      </w:r>
      <w:r w:rsidR="00833C9D" w:rsidRPr="00571D9C">
        <w:rPr>
          <w:rFonts w:cs="Arial"/>
          <w:szCs w:val="20"/>
          <w:lang w:val="sl-SI"/>
        </w:rPr>
        <w:t xml:space="preserve"> </w:t>
      </w:r>
      <w:r w:rsidR="00B32F17" w:rsidRPr="00571D9C">
        <w:rPr>
          <w:rFonts w:cs="Arial"/>
          <w:szCs w:val="20"/>
          <w:lang w:val="sl-SI"/>
        </w:rPr>
        <w:t>JN0</w:t>
      </w:r>
      <w:r w:rsidR="00680F4E" w:rsidRPr="00571D9C">
        <w:rPr>
          <w:rFonts w:cs="Arial"/>
          <w:szCs w:val="20"/>
          <w:lang w:val="sl-SI"/>
        </w:rPr>
        <w:t>0</w:t>
      </w:r>
      <w:r w:rsidR="00571D9C" w:rsidRPr="00571D9C">
        <w:rPr>
          <w:rFonts w:cs="Arial"/>
          <w:szCs w:val="20"/>
          <w:lang w:val="sl-SI"/>
        </w:rPr>
        <w:t>3181</w:t>
      </w:r>
      <w:r w:rsidR="00B32F17" w:rsidRPr="00571D9C">
        <w:rPr>
          <w:rFonts w:cs="Arial"/>
          <w:szCs w:val="20"/>
          <w:lang w:val="sl-SI"/>
        </w:rPr>
        <w:t>/202</w:t>
      </w:r>
      <w:r w:rsidR="00571D9C" w:rsidRPr="00571D9C">
        <w:rPr>
          <w:rFonts w:cs="Arial"/>
          <w:szCs w:val="20"/>
          <w:lang w:val="sl-SI"/>
        </w:rPr>
        <w:t>5</w:t>
      </w:r>
      <w:r w:rsidR="00B32F17" w:rsidRPr="00571D9C">
        <w:rPr>
          <w:rFonts w:cs="Arial"/>
          <w:szCs w:val="20"/>
          <w:lang w:val="sl-SI"/>
        </w:rPr>
        <w:t>-</w:t>
      </w:r>
      <w:r w:rsidR="00680F4E" w:rsidRPr="00571D9C">
        <w:rPr>
          <w:rFonts w:cs="Arial"/>
          <w:szCs w:val="20"/>
          <w:lang w:val="sl-SI"/>
        </w:rPr>
        <w:t>EUe16/01</w:t>
      </w:r>
      <w:r w:rsidR="005813F2" w:rsidRPr="00571D9C">
        <w:rPr>
          <w:rFonts w:cs="Arial"/>
          <w:szCs w:val="20"/>
          <w:lang w:val="sl-SI"/>
        </w:rPr>
        <w:t xml:space="preserve"> ter v Uradnem listu</w:t>
      </w:r>
      <w:r w:rsidRPr="00571D9C">
        <w:rPr>
          <w:rFonts w:cs="Arial"/>
          <w:szCs w:val="20"/>
          <w:lang w:val="sl-SI"/>
        </w:rPr>
        <w:t>,</w:t>
      </w:r>
      <w:r w:rsidR="005813F2" w:rsidRPr="00571D9C">
        <w:rPr>
          <w:rFonts w:cs="Arial"/>
          <w:szCs w:val="20"/>
          <w:lang w:val="sl-SI"/>
        </w:rPr>
        <w:t xml:space="preserve"> pod objavo št.</w:t>
      </w:r>
      <w:r w:rsidR="000A301E" w:rsidRPr="00571D9C">
        <w:rPr>
          <w:rFonts w:cs="Arial"/>
          <w:szCs w:val="20"/>
          <w:lang w:val="sl-SI"/>
        </w:rPr>
        <w:t xml:space="preserve"> </w:t>
      </w:r>
      <w:r w:rsidR="00571D9C" w:rsidRPr="00571D9C">
        <w:rPr>
          <w:rFonts w:cs="Arial"/>
          <w:szCs w:val="20"/>
          <w:lang w:val="sl-SI"/>
        </w:rPr>
        <w:t>280316</w:t>
      </w:r>
      <w:r w:rsidR="00680F4E" w:rsidRPr="00571D9C">
        <w:rPr>
          <w:rFonts w:cs="Arial"/>
          <w:szCs w:val="20"/>
          <w:lang w:val="sl-SI"/>
        </w:rPr>
        <w:t>-202</w:t>
      </w:r>
      <w:r w:rsidR="00571D9C" w:rsidRPr="00571D9C">
        <w:rPr>
          <w:rFonts w:cs="Arial"/>
          <w:szCs w:val="20"/>
          <w:lang w:val="sl-SI"/>
        </w:rPr>
        <w:t>5</w:t>
      </w:r>
      <w:r w:rsidR="000A301E" w:rsidRPr="00571D9C">
        <w:rPr>
          <w:rFonts w:cs="Arial"/>
          <w:szCs w:val="20"/>
          <w:lang w:val="sl-SI"/>
        </w:rPr>
        <w:t>,</w:t>
      </w:r>
      <w:r w:rsidR="00491B89" w:rsidRPr="00571D9C">
        <w:rPr>
          <w:rFonts w:cs="Arial"/>
          <w:szCs w:val="20"/>
          <w:lang w:val="sl-SI"/>
        </w:rPr>
        <w:t xml:space="preserve"> </w:t>
      </w:r>
      <w:r w:rsidR="00680F4E" w:rsidRPr="00571D9C">
        <w:rPr>
          <w:rFonts w:cs="Arial"/>
          <w:szCs w:val="20"/>
          <w:lang w:val="sl-SI"/>
        </w:rPr>
        <w:t xml:space="preserve">z </w:t>
      </w:r>
      <w:r w:rsidR="00491B89" w:rsidRPr="00571D9C">
        <w:rPr>
          <w:rFonts w:cs="Arial"/>
          <w:szCs w:val="20"/>
          <w:lang w:val="sl-SI"/>
        </w:rPr>
        <w:t xml:space="preserve">dne </w:t>
      </w:r>
      <w:r w:rsidR="00571D9C" w:rsidRPr="00571D9C">
        <w:rPr>
          <w:rFonts w:cs="Arial"/>
          <w:szCs w:val="20"/>
          <w:lang w:val="sl-SI"/>
        </w:rPr>
        <w:t>30</w:t>
      </w:r>
      <w:r w:rsidR="00491B89" w:rsidRPr="00571D9C">
        <w:rPr>
          <w:rFonts w:cs="Arial"/>
          <w:szCs w:val="20"/>
          <w:lang w:val="sl-SI"/>
        </w:rPr>
        <w:t xml:space="preserve">. </w:t>
      </w:r>
      <w:r w:rsidR="00571D9C" w:rsidRPr="00571D9C">
        <w:rPr>
          <w:rFonts w:cs="Arial"/>
          <w:szCs w:val="20"/>
          <w:lang w:val="sl-SI"/>
        </w:rPr>
        <w:t>4</w:t>
      </w:r>
      <w:r w:rsidR="00491B89" w:rsidRPr="00571D9C">
        <w:rPr>
          <w:rFonts w:cs="Arial"/>
          <w:szCs w:val="20"/>
          <w:lang w:val="sl-SI"/>
        </w:rPr>
        <w:t>. 202</w:t>
      </w:r>
      <w:r w:rsidR="00571D9C" w:rsidRPr="00571D9C">
        <w:rPr>
          <w:rFonts w:cs="Arial"/>
          <w:szCs w:val="20"/>
          <w:lang w:val="sl-SI"/>
        </w:rPr>
        <w:t>5</w:t>
      </w:r>
      <w:r w:rsidR="00680F4E" w:rsidRPr="00571D9C">
        <w:rPr>
          <w:rFonts w:cs="Arial"/>
          <w:szCs w:val="20"/>
          <w:lang w:val="sl-SI"/>
        </w:rPr>
        <w:t>,</w:t>
      </w:r>
      <w:r w:rsidRPr="00571D9C">
        <w:rPr>
          <w:rFonts w:cs="Arial"/>
          <w:szCs w:val="20"/>
          <w:lang w:val="sl-SI"/>
        </w:rPr>
        <w:t xml:space="preserve"> </w:t>
      </w:r>
      <w:r w:rsidR="00107FBD" w:rsidRPr="00571D9C">
        <w:rPr>
          <w:rFonts w:cs="Arial"/>
          <w:szCs w:val="20"/>
          <w:lang w:val="sl-SI"/>
        </w:rPr>
        <w:t xml:space="preserve">smo </w:t>
      </w:r>
      <w:r w:rsidR="00D93DFC" w:rsidRPr="00571D9C">
        <w:rPr>
          <w:rFonts w:cs="Arial"/>
          <w:color w:val="000000"/>
          <w:szCs w:val="20"/>
          <w:lang w:val="sl-SI"/>
        </w:rPr>
        <w:t>prejeli pisn</w:t>
      </w:r>
      <w:r w:rsidR="00651F94" w:rsidRPr="00571D9C">
        <w:rPr>
          <w:rFonts w:cs="Arial"/>
          <w:color w:val="000000"/>
          <w:szCs w:val="20"/>
          <w:lang w:val="sl-SI"/>
        </w:rPr>
        <w:t>o</w:t>
      </w:r>
      <w:r w:rsidR="00D93DFC" w:rsidRPr="006C0F20">
        <w:rPr>
          <w:rFonts w:cs="Arial"/>
          <w:color w:val="000000"/>
          <w:szCs w:val="20"/>
          <w:lang w:val="sl-SI"/>
        </w:rPr>
        <w:t xml:space="preserve"> vprašanj</w:t>
      </w:r>
      <w:r w:rsidR="00651F94">
        <w:rPr>
          <w:rFonts w:cs="Arial"/>
          <w:color w:val="000000"/>
          <w:szCs w:val="20"/>
          <w:lang w:val="sl-SI"/>
        </w:rPr>
        <w:t>e</w:t>
      </w:r>
      <w:r w:rsidR="00D93DFC" w:rsidRPr="006C0F20">
        <w:rPr>
          <w:rFonts w:cs="Arial"/>
          <w:color w:val="000000"/>
          <w:szCs w:val="20"/>
          <w:lang w:val="sl-SI"/>
        </w:rPr>
        <w:t xml:space="preserve"> potencialn</w:t>
      </w:r>
      <w:r w:rsidR="00651F94">
        <w:rPr>
          <w:rFonts w:cs="Arial"/>
          <w:color w:val="000000"/>
          <w:szCs w:val="20"/>
          <w:lang w:val="sl-SI"/>
        </w:rPr>
        <w:t>ega</w:t>
      </w:r>
      <w:r w:rsidR="00D93DFC" w:rsidRPr="006C0F20">
        <w:rPr>
          <w:rFonts w:cs="Arial"/>
          <w:color w:val="000000"/>
          <w:szCs w:val="20"/>
          <w:lang w:val="sl-SI"/>
        </w:rPr>
        <w:t xml:space="preserve"> ponudnik</w:t>
      </w:r>
      <w:r w:rsidR="00651F94">
        <w:rPr>
          <w:rFonts w:cs="Arial"/>
          <w:color w:val="000000"/>
          <w:szCs w:val="20"/>
          <w:lang w:val="sl-SI"/>
        </w:rPr>
        <w:t>a</w:t>
      </w:r>
      <w:r w:rsidR="00473316" w:rsidRPr="006C0F20">
        <w:rPr>
          <w:rFonts w:cs="Arial"/>
          <w:color w:val="000000"/>
          <w:szCs w:val="20"/>
          <w:lang w:val="sl-SI"/>
        </w:rPr>
        <w:t xml:space="preserve"> v zve</w:t>
      </w:r>
      <w:r w:rsidR="00D93DFC" w:rsidRPr="006C0F20">
        <w:rPr>
          <w:rFonts w:cs="Arial"/>
          <w:color w:val="000000"/>
          <w:szCs w:val="20"/>
          <w:lang w:val="sl-SI"/>
        </w:rPr>
        <w:t>zi s pripravo ponudbe, na kate</w:t>
      </w:r>
      <w:r w:rsidR="00B32F17">
        <w:rPr>
          <w:rFonts w:cs="Arial"/>
          <w:color w:val="000000"/>
          <w:szCs w:val="20"/>
          <w:lang w:val="sl-SI"/>
        </w:rPr>
        <w:t>r</w:t>
      </w:r>
      <w:r w:rsidR="00243205">
        <w:rPr>
          <w:rFonts w:cs="Arial"/>
          <w:color w:val="000000"/>
          <w:szCs w:val="20"/>
          <w:lang w:val="sl-SI"/>
        </w:rPr>
        <w:t>o</w:t>
      </w:r>
      <w:r w:rsidR="00473316" w:rsidRPr="006C0F20">
        <w:rPr>
          <w:rFonts w:cs="Arial"/>
          <w:color w:val="000000"/>
          <w:szCs w:val="20"/>
          <w:lang w:val="sl-SI"/>
        </w:rPr>
        <w:t xml:space="preserve"> vam v nadaljevanju </w:t>
      </w:r>
      <w:r w:rsidR="008247B0" w:rsidRPr="006C0F20">
        <w:rPr>
          <w:rFonts w:cs="Arial"/>
          <w:color w:val="000000"/>
          <w:szCs w:val="20"/>
          <w:lang w:val="sl-SI"/>
        </w:rPr>
        <w:t>poda</w:t>
      </w:r>
      <w:r w:rsidR="00D93DFC" w:rsidRPr="006C0F20">
        <w:rPr>
          <w:rFonts w:cs="Arial"/>
          <w:color w:val="000000"/>
          <w:szCs w:val="20"/>
          <w:lang w:val="sl-SI"/>
        </w:rPr>
        <w:t xml:space="preserve">jamo </w:t>
      </w:r>
      <w:r w:rsidR="00285A81">
        <w:rPr>
          <w:rFonts w:cs="Arial"/>
          <w:color w:val="000000"/>
          <w:szCs w:val="20"/>
          <w:lang w:val="sl-SI"/>
        </w:rPr>
        <w:t>dodatn</w:t>
      </w:r>
      <w:r w:rsidR="00651F94">
        <w:rPr>
          <w:rFonts w:cs="Arial"/>
          <w:color w:val="000000"/>
          <w:szCs w:val="20"/>
          <w:lang w:val="sl-SI"/>
        </w:rPr>
        <w:t>o</w:t>
      </w:r>
      <w:r w:rsidR="00285A81">
        <w:rPr>
          <w:rFonts w:cs="Arial"/>
          <w:color w:val="000000"/>
          <w:szCs w:val="20"/>
          <w:lang w:val="sl-SI"/>
        </w:rPr>
        <w:t xml:space="preserve"> pojasnil</w:t>
      </w:r>
      <w:r w:rsidR="00651F94">
        <w:rPr>
          <w:rFonts w:cs="Arial"/>
          <w:color w:val="000000"/>
          <w:szCs w:val="20"/>
          <w:lang w:val="sl-SI"/>
        </w:rPr>
        <w:t>o</w:t>
      </w:r>
      <w:r w:rsidR="00285A81">
        <w:rPr>
          <w:rFonts w:cs="Arial"/>
          <w:color w:val="000000"/>
          <w:szCs w:val="20"/>
          <w:lang w:val="sl-SI"/>
        </w:rPr>
        <w:t xml:space="preserve"> v zvezi z razpisno </w:t>
      </w:r>
      <w:r w:rsidR="00285A81" w:rsidRPr="00ED3A3A">
        <w:rPr>
          <w:rFonts w:cs="Arial"/>
          <w:color w:val="000000"/>
          <w:szCs w:val="20"/>
          <w:lang w:val="sl-SI"/>
        </w:rPr>
        <w:t>dokumentacijo</w:t>
      </w:r>
      <w:r w:rsidR="00ED3A3A" w:rsidRPr="00ED3A3A">
        <w:rPr>
          <w:rFonts w:cs="Arial"/>
          <w:color w:val="000000"/>
          <w:szCs w:val="20"/>
          <w:lang w:val="sl-SI"/>
        </w:rPr>
        <w:t xml:space="preserve"> </w:t>
      </w:r>
      <w:r w:rsidR="00651F94">
        <w:rPr>
          <w:rFonts w:cs="Arial"/>
          <w:bCs/>
          <w:szCs w:val="20"/>
          <w:lang w:val="sl-SI"/>
        </w:rPr>
        <w:t>oz.</w:t>
      </w:r>
      <w:r w:rsidR="00680F4E">
        <w:rPr>
          <w:rFonts w:cs="Arial"/>
          <w:szCs w:val="20"/>
          <w:lang w:val="sl-SI"/>
        </w:rPr>
        <w:t xml:space="preserve"> popravek razpisn</w:t>
      </w:r>
      <w:r w:rsidR="00E90A1D">
        <w:rPr>
          <w:rFonts w:cs="Arial"/>
          <w:szCs w:val="20"/>
          <w:lang w:val="sl-SI"/>
        </w:rPr>
        <w:t>e</w:t>
      </w:r>
      <w:r w:rsidR="00680F4E">
        <w:rPr>
          <w:rFonts w:cs="Arial"/>
          <w:szCs w:val="20"/>
          <w:lang w:val="sl-SI"/>
        </w:rPr>
        <w:t xml:space="preserve"> dokumentacij</w:t>
      </w:r>
      <w:r w:rsidR="00E90A1D">
        <w:rPr>
          <w:rFonts w:cs="Arial"/>
          <w:szCs w:val="20"/>
          <w:lang w:val="sl-SI"/>
        </w:rPr>
        <w:t>e</w:t>
      </w:r>
      <w:r w:rsidR="008247B0" w:rsidRPr="006C0F20">
        <w:rPr>
          <w:rFonts w:cs="Arial"/>
          <w:color w:val="000000"/>
          <w:szCs w:val="20"/>
          <w:lang w:val="sl-SI"/>
        </w:rPr>
        <w:t xml:space="preserve"> kot sledi:</w:t>
      </w:r>
      <w:r w:rsidR="00473316" w:rsidRPr="006C0F20">
        <w:rPr>
          <w:rFonts w:cs="Arial"/>
          <w:color w:val="000000"/>
          <w:szCs w:val="20"/>
          <w:lang w:val="sl-SI"/>
        </w:rPr>
        <w:t xml:space="preserve"> </w:t>
      </w:r>
    </w:p>
    <w:p w14:paraId="356F222C" w14:textId="77777777" w:rsidR="00ED3A3A" w:rsidRDefault="00ED3A3A" w:rsidP="00CF182F">
      <w:pPr>
        <w:jc w:val="both"/>
        <w:rPr>
          <w:rFonts w:cs="Arial"/>
          <w:szCs w:val="20"/>
        </w:rPr>
      </w:pPr>
    </w:p>
    <w:p w14:paraId="037EB8A5" w14:textId="77777777" w:rsidR="00BB1511" w:rsidRPr="00C83E1F" w:rsidRDefault="00BB1511" w:rsidP="00CF182F">
      <w:pPr>
        <w:jc w:val="both"/>
        <w:rPr>
          <w:rFonts w:cs="Arial"/>
          <w:szCs w:val="20"/>
        </w:rPr>
      </w:pPr>
    </w:p>
    <w:p w14:paraId="2F7E506F" w14:textId="5E2FABB0" w:rsidR="00ED3A3A" w:rsidRPr="00ED3A3A" w:rsidRDefault="00ED3A3A" w:rsidP="00ED3A3A">
      <w:pPr>
        <w:tabs>
          <w:tab w:val="left" w:pos="357"/>
        </w:tabs>
        <w:spacing w:line="276" w:lineRule="auto"/>
        <w:jc w:val="both"/>
        <w:rPr>
          <w:rFonts w:cs="Arial"/>
          <w:b/>
          <w:i/>
          <w:szCs w:val="20"/>
          <w:lang w:val="sl-SI"/>
        </w:rPr>
      </w:pPr>
      <w:r w:rsidRPr="00ED3A3A">
        <w:rPr>
          <w:rFonts w:cs="Arial"/>
          <w:b/>
          <w:i/>
          <w:szCs w:val="20"/>
          <w:lang w:val="sl-SI"/>
        </w:rPr>
        <w:t>I. Vprašanj</w:t>
      </w:r>
      <w:r w:rsidR="00E90A1D">
        <w:rPr>
          <w:rFonts w:cs="Arial"/>
          <w:b/>
          <w:i/>
          <w:szCs w:val="20"/>
          <w:lang w:val="sl-SI"/>
        </w:rPr>
        <w:t>e</w:t>
      </w:r>
      <w:r w:rsidRPr="00ED3A3A">
        <w:rPr>
          <w:rFonts w:cs="Arial"/>
          <w:b/>
          <w:i/>
          <w:szCs w:val="20"/>
          <w:lang w:val="sl-SI"/>
        </w:rPr>
        <w:t xml:space="preserve"> potencialn</w:t>
      </w:r>
      <w:r w:rsidR="00E90A1D">
        <w:rPr>
          <w:rFonts w:cs="Arial"/>
          <w:b/>
          <w:i/>
          <w:szCs w:val="20"/>
          <w:lang w:val="sl-SI"/>
        </w:rPr>
        <w:t>ega</w:t>
      </w:r>
      <w:r w:rsidRPr="00ED3A3A">
        <w:rPr>
          <w:rFonts w:cs="Arial"/>
          <w:b/>
          <w:i/>
          <w:szCs w:val="20"/>
          <w:lang w:val="sl-SI"/>
        </w:rPr>
        <w:t xml:space="preserve"> ponudnik</w:t>
      </w:r>
      <w:r w:rsidR="00E90A1D">
        <w:rPr>
          <w:rFonts w:cs="Arial"/>
          <w:b/>
          <w:i/>
          <w:szCs w:val="20"/>
          <w:lang w:val="sl-SI"/>
        </w:rPr>
        <w:t>a</w:t>
      </w:r>
      <w:r w:rsidRPr="00ED3A3A">
        <w:rPr>
          <w:rFonts w:cs="Arial"/>
          <w:b/>
          <w:i/>
          <w:szCs w:val="20"/>
          <w:lang w:val="sl-SI"/>
        </w:rPr>
        <w:t xml:space="preserve"> in odgovor</w:t>
      </w:r>
    </w:p>
    <w:p w14:paraId="0D7CDAD1" w14:textId="77777777" w:rsidR="00ED3A3A" w:rsidRPr="00E90A1D" w:rsidRDefault="00ED3A3A" w:rsidP="005C681A">
      <w:pPr>
        <w:rPr>
          <w:rFonts w:cs="Arial"/>
          <w:color w:val="2F2F2F"/>
          <w:szCs w:val="20"/>
          <w:lang w:eastAsia="sl-SI"/>
        </w:rPr>
      </w:pPr>
      <w:proofErr w:type="spellStart"/>
      <w:r w:rsidRPr="005C681A">
        <w:rPr>
          <w:rFonts w:cs="Arial"/>
          <w:b/>
          <w:szCs w:val="20"/>
        </w:rPr>
        <w:t>Vprašanje</w:t>
      </w:r>
      <w:proofErr w:type="spellEnd"/>
      <w:r w:rsidRPr="005C681A">
        <w:rPr>
          <w:rFonts w:cs="Arial"/>
          <w:b/>
          <w:szCs w:val="20"/>
        </w:rPr>
        <w:t>:</w:t>
      </w:r>
    </w:p>
    <w:p w14:paraId="09E33C80" w14:textId="77777777" w:rsidR="000967D5" w:rsidRPr="001420C6" w:rsidRDefault="00571D9C" w:rsidP="001420C6">
      <w:pPr>
        <w:jc w:val="both"/>
        <w:rPr>
          <w:rFonts w:cs="Arial"/>
          <w:color w:val="000000"/>
          <w:szCs w:val="20"/>
          <w:lang w:val="sl-SI"/>
        </w:rPr>
      </w:pPr>
      <w:r w:rsidRPr="001420C6">
        <w:rPr>
          <w:rFonts w:cs="Arial"/>
          <w:color w:val="000000"/>
          <w:szCs w:val="20"/>
          <w:lang w:val="sl-SI"/>
        </w:rPr>
        <w:t>Spoštovani Iz navodil za izdelavo ponudbe točka 11.1 izhaja, da je veljavnost finančnega zavarovanja za resnost ponudbe najmanj do dne 6.15.2025. Pri zapisu datuma se je naročniku verjetno pripetila tipkarska napaka. Prosimo naročnika, da dokumentacijo v tem delu popravi ter navede pravilen datum veljavnosti. Ob upoštevanju trenutnega roka za oddajo ponudbe, bi morala biti veljavnost finančnega zavarovanja za resnost ponudbe najmanj do dne 10.12.2025. Lep pozdrav</w:t>
      </w:r>
    </w:p>
    <w:p w14:paraId="6D94B34B" w14:textId="77777777" w:rsidR="000967D5" w:rsidRDefault="000967D5" w:rsidP="00ED3A3A">
      <w:pPr>
        <w:rPr>
          <w:rFonts w:cs="Arial"/>
          <w:b/>
          <w:szCs w:val="20"/>
          <w:lang w:val="sl-SI"/>
        </w:rPr>
      </w:pPr>
    </w:p>
    <w:p w14:paraId="7CAF384F" w14:textId="77777777" w:rsidR="00ED3A3A" w:rsidRPr="00651F94" w:rsidRDefault="00ED3A3A" w:rsidP="005C681A">
      <w:pPr>
        <w:pStyle w:val="Odstavekseznama"/>
        <w:ind w:left="0"/>
        <w:rPr>
          <w:rFonts w:cs="Arial"/>
          <w:b/>
          <w:szCs w:val="20"/>
        </w:rPr>
      </w:pPr>
      <w:r w:rsidRPr="00651F94">
        <w:rPr>
          <w:rFonts w:cs="Arial"/>
          <w:b/>
          <w:szCs w:val="20"/>
        </w:rPr>
        <w:t>Odgovor:</w:t>
      </w:r>
    </w:p>
    <w:p w14:paraId="69101679" w14:textId="0F08E6A0" w:rsidR="001420C6" w:rsidRPr="00CD51DB" w:rsidRDefault="004C490F" w:rsidP="004C490F">
      <w:pPr>
        <w:jc w:val="both"/>
        <w:rPr>
          <w:rFonts w:cs="Arial"/>
          <w:color w:val="2F2F2F"/>
          <w:szCs w:val="20"/>
          <w:u w:val="single"/>
          <w:lang w:val="sl-SI" w:eastAsia="sl-SI"/>
        </w:rPr>
      </w:pPr>
      <w:r w:rsidRPr="001420C6">
        <w:rPr>
          <w:rFonts w:cs="Arial"/>
          <w:color w:val="2F2F2F"/>
          <w:szCs w:val="20"/>
          <w:lang w:val="sl-SI" w:eastAsia="sl-SI"/>
        </w:rPr>
        <w:t xml:space="preserve">Naročnik </w:t>
      </w:r>
      <w:r w:rsidR="001420C6" w:rsidRPr="001420C6">
        <w:rPr>
          <w:rFonts w:cs="Arial"/>
          <w:color w:val="2F2F2F"/>
          <w:szCs w:val="20"/>
          <w:lang w:val="sl-SI" w:eastAsia="sl-SI"/>
        </w:rPr>
        <w:t>potrjuje ponudnikovo pravilno sklepanje</w:t>
      </w:r>
      <w:r w:rsidR="00CD51DB">
        <w:rPr>
          <w:rFonts w:cs="Arial"/>
          <w:color w:val="2F2F2F"/>
          <w:szCs w:val="20"/>
          <w:lang w:val="sl-SI" w:eastAsia="sl-SI"/>
        </w:rPr>
        <w:t xml:space="preserve"> in </w:t>
      </w:r>
      <w:r w:rsidR="00E90A1D">
        <w:rPr>
          <w:rFonts w:cs="Arial"/>
          <w:color w:val="2F2F2F"/>
          <w:szCs w:val="20"/>
          <w:lang w:val="sl-SI" w:eastAsia="sl-SI"/>
        </w:rPr>
        <w:t xml:space="preserve">pojasnjuje, da </w:t>
      </w:r>
      <w:r w:rsidR="001420C6" w:rsidRPr="001420C6">
        <w:rPr>
          <w:rFonts w:cs="Arial"/>
          <w:color w:val="2F2F2F"/>
          <w:szCs w:val="20"/>
          <w:lang w:val="sl-SI" w:eastAsia="sl-SI"/>
        </w:rPr>
        <w:t xml:space="preserve">je dejanski pravilni datum veljavnost finančnega zavarovanja za resnost ponudbe </w:t>
      </w:r>
      <w:r w:rsidR="001420C6" w:rsidRPr="00CD51DB">
        <w:rPr>
          <w:rFonts w:cs="Arial"/>
          <w:color w:val="2F2F2F"/>
          <w:szCs w:val="20"/>
          <w:u w:val="single"/>
          <w:lang w:val="sl-SI" w:eastAsia="sl-SI"/>
        </w:rPr>
        <w:t xml:space="preserve">najmanj do dne 10. 12. 2025. </w:t>
      </w:r>
    </w:p>
    <w:p w14:paraId="293B0FD4" w14:textId="77777777" w:rsidR="00CD51DB" w:rsidRDefault="00CD51DB" w:rsidP="004C490F">
      <w:pPr>
        <w:jc w:val="both"/>
        <w:rPr>
          <w:rFonts w:cs="Arial"/>
          <w:color w:val="2F2F2F"/>
          <w:szCs w:val="20"/>
          <w:lang w:val="sl-SI" w:eastAsia="sl-SI"/>
        </w:rPr>
      </w:pPr>
    </w:p>
    <w:p w14:paraId="59DAF2C2" w14:textId="13534819" w:rsidR="004C490F" w:rsidRDefault="004C490F" w:rsidP="004C490F">
      <w:pPr>
        <w:jc w:val="both"/>
        <w:rPr>
          <w:rFonts w:cs="Arial"/>
          <w:color w:val="2F2F2F"/>
          <w:szCs w:val="20"/>
          <w:lang w:val="sl-SI" w:eastAsia="sl-SI"/>
        </w:rPr>
      </w:pPr>
      <w:r w:rsidRPr="001420C6">
        <w:rPr>
          <w:rFonts w:cs="Arial"/>
          <w:color w:val="2F2F2F"/>
          <w:szCs w:val="20"/>
          <w:lang w:val="sl-SI" w:eastAsia="sl-SI"/>
        </w:rPr>
        <w:t xml:space="preserve">Vsi potencialni ponudniki naj pri pripravi ponudbe upoštevajo </w:t>
      </w:r>
      <w:r w:rsidR="00E90A1D">
        <w:rPr>
          <w:rFonts w:cs="Arial"/>
          <w:color w:val="2F2F2F"/>
          <w:szCs w:val="20"/>
          <w:lang w:val="sl-SI" w:eastAsia="sl-SI"/>
        </w:rPr>
        <w:t xml:space="preserve">popravek razpisne </w:t>
      </w:r>
      <w:r w:rsidRPr="001420C6">
        <w:rPr>
          <w:rFonts w:cs="Arial"/>
          <w:color w:val="2F2F2F"/>
          <w:szCs w:val="20"/>
          <w:lang w:val="sl-SI" w:eastAsia="sl-SI"/>
        </w:rPr>
        <w:t xml:space="preserve"> dokumentacij</w:t>
      </w:r>
      <w:r w:rsidR="00E90A1D">
        <w:rPr>
          <w:rFonts w:cs="Arial"/>
          <w:color w:val="2F2F2F"/>
          <w:szCs w:val="20"/>
          <w:lang w:val="sl-SI" w:eastAsia="sl-SI"/>
        </w:rPr>
        <w:t>e</w:t>
      </w:r>
      <w:r w:rsidRPr="001420C6">
        <w:rPr>
          <w:rFonts w:cs="Arial"/>
          <w:color w:val="2F2F2F"/>
          <w:szCs w:val="20"/>
          <w:lang w:val="sl-SI" w:eastAsia="sl-SI"/>
        </w:rPr>
        <w:t xml:space="preserve">, ki </w:t>
      </w:r>
      <w:r w:rsidR="001420C6" w:rsidRPr="001420C6">
        <w:rPr>
          <w:rFonts w:cs="Arial"/>
          <w:color w:val="2F2F2F"/>
          <w:szCs w:val="20"/>
          <w:lang w:val="sl-SI" w:eastAsia="sl-SI"/>
        </w:rPr>
        <w:t xml:space="preserve">bo s </w:t>
      </w:r>
      <w:r w:rsidR="00E90A1D">
        <w:rPr>
          <w:rFonts w:cs="Arial"/>
          <w:color w:val="2F2F2F"/>
          <w:szCs w:val="20"/>
          <w:lang w:val="sl-SI" w:eastAsia="sl-SI"/>
        </w:rPr>
        <w:t xml:space="preserve">objavljena s </w:t>
      </w:r>
      <w:r w:rsidR="001420C6" w:rsidRPr="001420C6">
        <w:rPr>
          <w:rFonts w:cs="Arial"/>
          <w:color w:val="2F2F2F"/>
          <w:szCs w:val="20"/>
          <w:lang w:val="sl-SI" w:eastAsia="sl-SI"/>
        </w:rPr>
        <w:t>pravilnim datumom</w:t>
      </w:r>
      <w:r w:rsidR="00E90A1D">
        <w:rPr>
          <w:rFonts w:cs="Arial"/>
          <w:color w:val="2F2F2F"/>
          <w:szCs w:val="20"/>
          <w:lang w:val="sl-SI" w:eastAsia="sl-SI"/>
        </w:rPr>
        <w:t>.</w:t>
      </w:r>
    </w:p>
    <w:p w14:paraId="3F9FE5E7" w14:textId="77777777" w:rsidR="000967D5" w:rsidRDefault="000967D5" w:rsidP="004C490F">
      <w:pPr>
        <w:jc w:val="both"/>
        <w:rPr>
          <w:rFonts w:cs="Arial"/>
          <w:color w:val="2F2F2F"/>
          <w:szCs w:val="20"/>
          <w:lang w:val="sl-SI" w:eastAsia="sl-SI"/>
        </w:rPr>
      </w:pPr>
    </w:p>
    <w:p w14:paraId="74439832" w14:textId="77777777" w:rsidR="00BB1511" w:rsidRDefault="00BB1511" w:rsidP="004C490F">
      <w:pPr>
        <w:jc w:val="both"/>
        <w:rPr>
          <w:rFonts w:cs="Arial"/>
          <w:color w:val="2F2F2F"/>
          <w:szCs w:val="20"/>
          <w:lang w:val="sl-SI" w:eastAsia="sl-SI"/>
        </w:rPr>
      </w:pPr>
    </w:p>
    <w:p w14:paraId="6032A8BA" w14:textId="0FCFD3D6" w:rsidR="00623017" w:rsidRDefault="000967D5" w:rsidP="004C490F">
      <w:pPr>
        <w:jc w:val="both"/>
        <w:rPr>
          <w:rFonts w:cs="Arial"/>
          <w:b/>
          <w:i/>
          <w:color w:val="000000"/>
          <w:szCs w:val="20"/>
          <w:lang w:val="sl-SI"/>
        </w:rPr>
      </w:pPr>
      <w:r w:rsidRPr="00623017">
        <w:rPr>
          <w:rFonts w:cs="Arial"/>
          <w:b/>
          <w:i/>
          <w:color w:val="000000"/>
          <w:szCs w:val="20"/>
          <w:lang w:val="sl-SI"/>
        </w:rPr>
        <w:t>II</w:t>
      </w:r>
      <w:r>
        <w:rPr>
          <w:rFonts w:cs="Arial"/>
          <w:b/>
          <w:i/>
          <w:color w:val="000000"/>
          <w:szCs w:val="20"/>
          <w:lang w:val="sl-SI"/>
        </w:rPr>
        <w:t xml:space="preserve">. </w:t>
      </w:r>
      <w:r w:rsidR="00F92557">
        <w:rPr>
          <w:rFonts w:cs="Arial"/>
          <w:b/>
          <w:i/>
          <w:color w:val="000000"/>
          <w:szCs w:val="20"/>
          <w:lang w:val="sl-SI"/>
        </w:rPr>
        <w:t>Popravek</w:t>
      </w:r>
      <w:r w:rsidR="00FC5AB4">
        <w:rPr>
          <w:rFonts w:cs="Arial"/>
          <w:b/>
          <w:i/>
          <w:color w:val="000000"/>
          <w:szCs w:val="20"/>
          <w:lang w:val="sl-SI"/>
        </w:rPr>
        <w:t xml:space="preserve"> razpisn</w:t>
      </w:r>
      <w:r w:rsidR="00E90A1D">
        <w:rPr>
          <w:rFonts w:cs="Arial"/>
          <w:b/>
          <w:i/>
          <w:color w:val="000000"/>
          <w:szCs w:val="20"/>
          <w:lang w:val="sl-SI"/>
        </w:rPr>
        <w:t>e</w:t>
      </w:r>
      <w:r w:rsidR="00FC5AB4">
        <w:rPr>
          <w:rFonts w:cs="Arial"/>
          <w:b/>
          <w:i/>
          <w:color w:val="000000"/>
          <w:szCs w:val="20"/>
          <w:lang w:val="sl-SI"/>
        </w:rPr>
        <w:t xml:space="preserve"> dokumentacij</w:t>
      </w:r>
      <w:r w:rsidR="00E90A1D">
        <w:rPr>
          <w:rFonts w:cs="Arial"/>
          <w:b/>
          <w:i/>
          <w:color w:val="000000"/>
          <w:szCs w:val="20"/>
          <w:lang w:val="sl-SI"/>
        </w:rPr>
        <w:t>e</w:t>
      </w:r>
    </w:p>
    <w:p w14:paraId="127FDD70" w14:textId="77777777" w:rsidR="00FC5AB4" w:rsidRDefault="00FC5AB4" w:rsidP="004C490F">
      <w:pPr>
        <w:jc w:val="both"/>
        <w:rPr>
          <w:rFonts w:cs="Arial"/>
          <w:color w:val="2F2F2F"/>
          <w:szCs w:val="20"/>
          <w:lang w:val="sl-SI" w:eastAsia="sl-SI"/>
        </w:rPr>
      </w:pPr>
    </w:p>
    <w:p w14:paraId="4E5EBA73" w14:textId="32FE8193" w:rsidR="00BB1511" w:rsidRPr="00BB1511" w:rsidRDefault="00FC5AB4" w:rsidP="004C490F">
      <w:pPr>
        <w:jc w:val="both"/>
        <w:rPr>
          <w:rFonts w:cs="Arial"/>
          <w:color w:val="2F2F2F"/>
          <w:szCs w:val="20"/>
          <w:lang w:val="sl-SI" w:eastAsia="sl-SI"/>
        </w:rPr>
      </w:pPr>
      <w:r w:rsidRPr="00BB1511">
        <w:rPr>
          <w:rFonts w:cs="Arial"/>
          <w:color w:val="2F2F2F"/>
          <w:szCs w:val="20"/>
          <w:lang w:val="sl-SI" w:eastAsia="sl-SI"/>
        </w:rPr>
        <w:t>Kot je naročnik pojasnil na zastavljen</w:t>
      </w:r>
      <w:r w:rsidR="00651F94" w:rsidRPr="00BB1511">
        <w:rPr>
          <w:rFonts w:cs="Arial"/>
          <w:color w:val="2F2F2F"/>
          <w:szCs w:val="20"/>
          <w:lang w:val="sl-SI" w:eastAsia="sl-SI"/>
        </w:rPr>
        <w:t>o</w:t>
      </w:r>
      <w:r w:rsidRPr="00BB1511">
        <w:rPr>
          <w:rFonts w:cs="Arial"/>
          <w:color w:val="2F2F2F"/>
          <w:szCs w:val="20"/>
          <w:lang w:val="sl-SI" w:eastAsia="sl-SI"/>
        </w:rPr>
        <w:t xml:space="preserve"> vprašanj</w:t>
      </w:r>
      <w:r w:rsidR="00651F94" w:rsidRPr="00BB1511">
        <w:rPr>
          <w:rFonts w:cs="Arial"/>
          <w:color w:val="2F2F2F"/>
          <w:szCs w:val="20"/>
          <w:lang w:val="sl-SI" w:eastAsia="sl-SI"/>
        </w:rPr>
        <w:t>e</w:t>
      </w:r>
      <w:r w:rsidRPr="00BB1511">
        <w:rPr>
          <w:rFonts w:cs="Arial"/>
          <w:color w:val="2F2F2F"/>
          <w:szCs w:val="20"/>
          <w:lang w:val="sl-SI" w:eastAsia="sl-SI"/>
        </w:rPr>
        <w:t xml:space="preserve"> v točki I., </w:t>
      </w:r>
      <w:r w:rsidR="00AA2C2F" w:rsidRPr="00BB1511">
        <w:rPr>
          <w:rFonts w:cs="Arial"/>
          <w:color w:val="2F2F2F"/>
          <w:szCs w:val="20"/>
          <w:lang w:val="sl-SI" w:eastAsia="sl-SI"/>
        </w:rPr>
        <w:t>se</w:t>
      </w:r>
      <w:r w:rsidRPr="00BB1511">
        <w:rPr>
          <w:rFonts w:cs="Arial"/>
          <w:color w:val="2F2F2F"/>
          <w:szCs w:val="20"/>
          <w:lang w:val="sl-SI" w:eastAsia="sl-SI"/>
        </w:rPr>
        <w:t xml:space="preserve"> razpisna dokumentacija </w:t>
      </w:r>
      <w:r w:rsidR="00AA2C2F" w:rsidRPr="00BB1511">
        <w:rPr>
          <w:rFonts w:cs="Arial"/>
          <w:color w:val="2F2F2F"/>
          <w:szCs w:val="20"/>
          <w:lang w:val="sl-SI" w:eastAsia="sl-SI"/>
        </w:rPr>
        <w:t>popravi v točki</w:t>
      </w:r>
      <w:r w:rsidR="00BB1511" w:rsidRPr="00BB1511">
        <w:rPr>
          <w:rFonts w:cs="Arial"/>
          <w:color w:val="2F2F2F"/>
          <w:szCs w:val="20"/>
          <w:lang w:val="sl-SI" w:eastAsia="sl-SI"/>
        </w:rPr>
        <w:t xml:space="preserve"> 11.1</w:t>
      </w:r>
      <w:r w:rsidR="00AA2C2F" w:rsidRPr="00BB1511">
        <w:rPr>
          <w:rFonts w:cs="Arial"/>
          <w:color w:val="2F2F2F"/>
          <w:szCs w:val="20"/>
          <w:lang w:val="sl-SI" w:eastAsia="sl-SI"/>
        </w:rPr>
        <w:t xml:space="preserve"> Navodila za izdelavo ponudbe</w:t>
      </w:r>
      <w:r w:rsidR="00BB1511" w:rsidRPr="00BB1511">
        <w:rPr>
          <w:rFonts w:cs="Arial"/>
          <w:color w:val="2F2F2F"/>
          <w:szCs w:val="20"/>
          <w:lang w:val="sl-SI" w:eastAsia="sl-SI"/>
        </w:rPr>
        <w:t>, in sicer</w:t>
      </w:r>
      <w:r w:rsidR="00BB1511">
        <w:rPr>
          <w:rFonts w:cs="Arial"/>
          <w:color w:val="2F2F2F"/>
          <w:szCs w:val="20"/>
          <w:lang w:val="sl-SI" w:eastAsia="sl-SI"/>
        </w:rPr>
        <w:t xml:space="preserve"> </w:t>
      </w:r>
      <w:r w:rsidR="00BB1511" w:rsidRPr="00BB1511">
        <w:rPr>
          <w:rFonts w:cs="Arial"/>
          <w:color w:val="2F2F2F"/>
          <w:szCs w:val="20"/>
          <w:lang w:val="sl-SI" w:eastAsia="sl-SI"/>
        </w:rPr>
        <w:t>datum izteka roka veljavnosti finančnega zavarovanja za resnost ponudbe</w:t>
      </w:r>
      <w:r w:rsidR="00BB1511">
        <w:rPr>
          <w:rFonts w:cs="Arial"/>
          <w:color w:val="2F2F2F"/>
          <w:szCs w:val="20"/>
          <w:lang w:val="sl-SI" w:eastAsia="sl-SI"/>
        </w:rPr>
        <w:t xml:space="preserve">, ki je </w:t>
      </w:r>
      <w:r w:rsidR="00BB1511" w:rsidRPr="00BB1511">
        <w:rPr>
          <w:rFonts w:cs="Arial"/>
          <w:i/>
          <w:color w:val="2F2F2F"/>
          <w:szCs w:val="20"/>
          <w:lang w:val="sl-SI" w:eastAsia="sl-SI"/>
        </w:rPr>
        <w:t>»najmanj do dne 10. 12. 2025«.</w:t>
      </w:r>
      <w:r w:rsidR="00BB1511" w:rsidRPr="00BB1511">
        <w:rPr>
          <w:rFonts w:cs="Arial"/>
          <w:color w:val="2F2F2F"/>
          <w:szCs w:val="20"/>
          <w:lang w:val="sl-SI" w:eastAsia="sl-SI"/>
        </w:rPr>
        <w:t xml:space="preserve"> </w:t>
      </w:r>
    </w:p>
    <w:p w14:paraId="2323A06D" w14:textId="77777777" w:rsidR="00CD51DB" w:rsidRDefault="00CD51DB" w:rsidP="00CF182F">
      <w:pPr>
        <w:jc w:val="both"/>
        <w:rPr>
          <w:rFonts w:cs="Arial"/>
          <w:color w:val="2F2F2F"/>
          <w:szCs w:val="20"/>
          <w:highlight w:val="yellow"/>
          <w:lang w:val="sl-SI" w:eastAsia="sl-SI"/>
        </w:rPr>
      </w:pPr>
    </w:p>
    <w:p w14:paraId="28CE367D" w14:textId="17CE627C" w:rsidR="006948CD" w:rsidRPr="00F92557" w:rsidRDefault="00B32F17" w:rsidP="00CF182F">
      <w:pPr>
        <w:jc w:val="both"/>
        <w:rPr>
          <w:rFonts w:cs="Arial"/>
          <w:b/>
          <w:color w:val="000000"/>
          <w:szCs w:val="20"/>
          <w:lang w:val="sl-SI"/>
        </w:rPr>
      </w:pPr>
      <w:r w:rsidRPr="00F92557">
        <w:rPr>
          <w:rFonts w:cs="Arial"/>
          <w:b/>
          <w:color w:val="000000"/>
          <w:szCs w:val="20"/>
          <w:lang w:val="sl-SI"/>
        </w:rPr>
        <w:t xml:space="preserve">Dodatna pojasnila </w:t>
      </w:r>
      <w:r w:rsidR="00F92557">
        <w:rPr>
          <w:rFonts w:cs="Arial"/>
          <w:b/>
          <w:color w:val="000000"/>
          <w:szCs w:val="20"/>
          <w:lang w:val="sl-SI"/>
        </w:rPr>
        <w:t xml:space="preserve"> </w:t>
      </w:r>
      <w:r w:rsidRPr="00F92557">
        <w:rPr>
          <w:rFonts w:cs="Arial"/>
          <w:b/>
          <w:color w:val="000000"/>
          <w:szCs w:val="20"/>
          <w:lang w:val="sl-SI"/>
        </w:rPr>
        <w:t>v zvezi s pripravo ponudbe</w:t>
      </w:r>
      <w:r w:rsidR="00E90A1D">
        <w:rPr>
          <w:rFonts w:cs="Arial"/>
          <w:b/>
          <w:color w:val="000000"/>
          <w:szCs w:val="20"/>
          <w:lang w:val="sl-SI"/>
        </w:rPr>
        <w:t xml:space="preserve"> in popravek razpisne dokumentacije</w:t>
      </w:r>
      <w:r w:rsidRPr="00F92557">
        <w:rPr>
          <w:rFonts w:cs="Arial"/>
          <w:b/>
          <w:color w:val="000000"/>
          <w:szCs w:val="20"/>
          <w:lang w:val="sl-SI"/>
        </w:rPr>
        <w:t xml:space="preserve"> so sestavni del </w:t>
      </w:r>
      <w:r w:rsidR="00E90A1D">
        <w:rPr>
          <w:rFonts w:cs="Arial"/>
          <w:b/>
          <w:color w:val="000000"/>
          <w:szCs w:val="20"/>
          <w:lang w:val="sl-SI"/>
        </w:rPr>
        <w:t xml:space="preserve">razpisne </w:t>
      </w:r>
      <w:r w:rsidRPr="00F92557">
        <w:rPr>
          <w:rFonts w:cs="Arial"/>
          <w:b/>
          <w:color w:val="000000"/>
          <w:szCs w:val="20"/>
          <w:lang w:val="sl-SI"/>
        </w:rPr>
        <w:t>dokumentacije</w:t>
      </w:r>
      <w:r w:rsidR="00E90A1D">
        <w:rPr>
          <w:rFonts w:cs="Arial"/>
          <w:b/>
          <w:color w:val="000000"/>
          <w:szCs w:val="20"/>
          <w:lang w:val="sl-SI"/>
        </w:rPr>
        <w:t xml:space="preserve"> predmetnega javnega naročila</w:t>
      </w:r>
      <w:r w:rsidRPr="00F92557">
        <w:rPr>
          <w:rFonts w:cs="Arial"/>
          <w:b/>
          <w:color w:val="000000"/>
          <w:szCs w:val="20"/>
          <w:lang w:val="sl-SI"/>
        </w:rPr>
        <w:t>.</w:t>
      </w:r>
    </w:p>
    <w:p w14:paraId="0A0D186E" w14:textId="77777777" w:rsidR="00491B89" w:rsidRPr="00F92557" w:rsidRDefault="00491B89" w:rsidP="00CF182F">
      <w:pPr>
        <w:jc w:val="both"/>
        <w:rPr>
          <w:rFonts w:cs="Arial"/>
          <w:b/>
          <w:color w:val="000000"/>
          <w:szCs w:val="20"/>
          <w:lang w:val="sl-SI"/>
        </w:rPr>
      </w:pPr>
    </w:p>
    <w:p w14:paraId="336EDE39" w14:textId="3DCB05BC" w:rsidR="00491B89" w:rsidRPr="00F92557" w:rsidRDefault="00491B89" w:rsidP="00491B89">
      <w:pPr>
        <w:jc w:val="both"/>
        <w:rPr>
          <w:rFonts w:cs="Arial"/>
          <w:b/>
          <w:szCs w:val="20"/>
          <w:lang w:val="sl-SI"/>
        </w:rPr>
      </w:pPr>
      <w:r w:rsidRPr="00F92557">
        <w:rPr>
          <w:rFonts w:cs="Arial"/>
          <w:b/>
          <w:szCs w:val="20"/>
          <w:lang w:val="sl-SI"/>
        </w:rPr>
        <w:lastRenderedPageBreak/>
        <w:t xml:space="preserve">Naročnik dodatna pojasnila v zvezi s pripravo ponudbe ter </w:t>
      </w:r>
      <w:r w:rsidR="00F92557" w:rsidRPr="00F92557">
        <w:rPr>
          <w:rFonts w:cs="Arial"/>
          <w:b/>
          <w:szCs w:val="20"/>
          <w:lang w:val="sl-SI"/>
        </w:rPr>
        <w:t>poprav</w:t>
      </w:r>
      <w:r w:rsidR="00680F4E">
        <w:rPr>
          <w:rFonts w:cs="Arial"/>
          <w:b/>
          <w:szCs w:val="20"/>
          <w:lang w:val="sl-SI"/>
        </w:rPr>
        <w:t>ek</w:t>
      </w:r>
      <w:r w:rsidRPr="00F92557">
        <w:rPr>
          <w:rFonts w:cs="Arial"/>
          <w:b/>
          <w:szCs w:val="20"/>
          <w:lang w:val="sl-SI"/>
        </w:rPr>
        <w:t xml:space="preserve"> razpisn</w:t>
      </w:r>
      <w:r w:rsidR="00E90A1D">
        <w:rPr>
          <w:rFonts w:cs="Arial"/>
          <w:b/>
          <w:szCs w:val="20"/>
          <w:lang w:val="sl-SI"/>
        </w:rPr>
        <w:t>e</w:t>
      </w:r>
      <w:r w:rsidRPr="00F92557">
        <w:rPr>
          <w:rFonts w:cs="Arial"/>
          <w:b/>
          <w:szCs w:val="20"/>
          <w:lang w:val="sl-SI"/>
        </w:rPr>
        <w:t xml:space="preserve"> dokumentacij</w:t>
      </w:r>
      <w:r w:rsidR="00E90A1D">
        <w:rPr>
          <w:rFonts w:cs="Arial"/>
          <w:b/>
          <w:szCs w:val="20"/>
          <w:lang w:val="sl-SI"/>
        </w:rPr>
        <w:t>e</w:t>
      </w:r>
      <w:r w:rsidR="00F92557" w:rsidRPr="00F92557">
        <w:rPr>
          <w:rFonts w:cs="Arial"/>
          <w:b/>
          <w:szCs w:val="20"/>
          <w:lang w:val="sl-SI"/>
        </w:rPr>
        <w:t xml:space="preserve"> </w:t>
      </w:r>
      <w:r w:rsidRPr="00F92557">
        <w:rPr>
          <w:rFonts w:cs="Arial"/>
          <w:b/>
          <w:szCs w:val="20"/>
          <w:lang w:val="sl-SI"/>
        </w:rPr>
        <w:t>objavi na Portalu javnih naročil in v Uradnem listu Evropske unije.</w:t>
      </w:r>
    </w:p>
    <w:p w14:paraId="3F4FF544" w14:textId="77777777" w:rsidR="00491B89" w:rsidRPr="00491B89" w:rsidRDefault="00491B89" w:rsidP="00491B89">
      <w:pPr>
        <w:jc w:val="both"/>
        <w:rPr>
          <w:rFonts w:cs="Arial"/>
          <w:szCs w:val="20"/>
          <w:lang w:val="sl-SI"/>
        </w:rPr>
      </w:pPr>
    </w:p>
    <w:p w14:paraId="79811342" w14:textId="77777777" w:rsidR="00491B89" w:rsidRDefault="00491B89" w:rsidP="00491B89">
      <w:pPr>
        <w:jc w:val="both"/>
        <w:rPr>
          <w:rFonts w:cs="Arial"/>
          <w:szCs w:val="20"/>
          <w:lang w:val="sl-SI"/>
        </w:rPr>
      </w:pPr>
    </w:p>
    <w:p w14:paraId="67CCB7D8" w14:textId="77777777" w:rsidR="00BB1511" w:rsidRPr="00491B89" w:rsidRDefault="00BB1511" w:rsidP="00491B89">
      <w:pPr>
        <w:jc w:val="both"/>
        <w:rPr>
          <w:rFonts w:cs="Arial"/>
          <w:szCs w:val="20"/>
          <w:lang w:val="sl-SI"/>
        </w:rPr>
      </w:pPr>
    </w:p>
    <w:p w14:paraId="33B5D6D3" w14:textId="77777777" w:rsidR="00491B89" w:rsidRPr="00491B89" w:rsidRDefault="00491B89" w:rsidP="00491B89">
      <w:pPr>
        <w:rPr>
          <w:rFonts w:cs="Arial"/>
          <w:szCs w:val="20"/>
          <w:lang w:val="sl-SI"/>
        </w:rPr>
      </w:pPr>
      <w:r w:rsidRPr="00491B89">
        <w:rPr>
          <w:rFonts w:cs="Arial"/>
          <w:szCs w:val="20"/>
          <w:lang w:val="sl-SI"/>
        </w:rPr>
        <w:t>Lep pozdrav,</w:t>
      </w:r>
    </w:p>
    <w:p w14:paraId="61FF3212" w14:textId="77777777" w:rsidR="00491B89" w:rsidRDefault="00491B89" w:rsidP="00CF182F">
      <w:pPr>
        <w:jc w:val="both"/>
        <w:rPr>
          <w:rFonts w:cs="Arial"/>
          <w:color w:val="000000"/>
          <w:szCs w:val="20"/>
          <w:lang w:val="sl-SI"/>
        </w:rPr>
      </w:pPr>
    </w:p>
    <w:p w14:paraId="1630B914" w14:textId="77777777" w:rsidR="00FF414C" w:rsidRDefault="00FF414C" w:rsidP="00CF182F">
      <w:pPr>
        <w:jc w:val="both"/>
        <w:rPr>
          <w:rFonts w:cs="Arial"/>
          <w:color w:val="000000"/>
          <w:szCs w:val="20"/>
          <w:lang w:val="sl-SI"/>
        </w:rPr>
      </w:pPr>
    </w:p>
    <w:p w14:paraId="6638F441" w14:textId="77777777" w:rsidR="00231ADD" w:rsidRPr="006C0F20" w:rsidRDefault="00231ADD" w:rsidP="00CF182F">
      <w:pPr>
        <w:jc w:val="both"/>
        <w:rPr>
          <w:rFonts w:cs="Arial"/>
          <w:color w:val="000000"/>
          <w:szCs w:val="20"/>
          <w:lang w:val="sl-SI"/>
        </w:rPr>
      </w:pPr>
    </w:p>
    <w:p w14:paraId="31FF4019" w14:textId="77777777" w:rsidR="00BE3AFF" w:rsidRDefault="007F6F5D" w:rsidP="00CF182F">
      <w:pPr>
        <w:jc w:val="both"/>
        <w:rPr>
          <w:rFonts w:cs="Arial"/>
          <w:color w:val="000000" w:themeColor="text1"/>
          <w:szCs w:val="20"/>
          <w:lang w:val="sl-SI"/>
        </w:rPr>
      </w:pPr>
      <w:r>
        <w:rPr>
          <w:rFonts w:cs="Arial"/>
          <w:color w:val="000000" w:themeColor="text1"/>
          <w:szCs w:val="20"/>
          <w:lang w:val="sl-SI"/>
        </w:rPr>
        <w:tab/>
      </w:r>
      <w:r w:rsidR="00BE3AFF">
        <w:rPr>
          <w:rFonts w:cs="Arial"/>
          <w:color w:val="000000" w:themeColor="text1"/>
          <w:szCs w:val="20"/>
          <w:lang w:val="sl-SI"/>
        </w:rPr>
        <w:tab/>
      </w:r>
      <w:r w:rsidR="00BE3AFF">
        <w:rPr>
          <w:rFonts w:cs="Arial"/>
          <w:color w:val="000000" w:themeColor="text1"/>
          <w:szCs w:val="20"/>
          <w:lang w:val="sl-SI"/>
        </w:rPr>
        <w:tab/>
      </w:r>
      <w:r w:rsidR="00BE3AFF">
        <w:rPr>
          <w:rFonts w:cs="Arial"/>
          <w:color w:val="000000" w:themeColor="text1"/>
          <w:szCs w:val="20"/>
          <w:lang w:val="sl-SI"/>
        </w:rPr>
        <w:tab/>
      </w:r>
      <w:r w:rsidR="00BE3AFF">
        <w:rPr>
          <w:rFonts w:cs="Arial"/>
          <w:color w:val="000000" w:themeColor="text1"/>
          <w:szCs w:val="20"/>
          <w:lang w:val="sl-SI"/>
        </w:rPr>
        <w:tab/>
      </w:r>
      <w:r w:rsidR="00BE3AFF">
        <w:rPr>
          <w:rFonts w:cs="Arial"/>
          <w:color w:val="000000" w:themeColor="text1"/>
          <w:szCs w:val="20"/>
          <w:lang w:val="sl-SI"/>
        </w:rPr>
        <w:tab/>
      </w:r>
      <w:r w:rsidR="00D270CD">
        <w:rPr>
          <w:rFonts w:cs="Arial"/>
          <w:color w:val="000000" w:themeColor="text1"/>
          <w:szCs w:val="20"/>
          <w:lang w:val="sl-SI"/>
        </w:rPr>
        <w:t>Erik Pagon</w:t>
      </w:r>
    </w:p>
    <w:p w14:paraId="284ADACC" w14:textId="77777777" w:rsidR="00BE3AFF" w:rsidRDefault="007F6F5D" w:rsidP="00CF182F">
      <w:pPr>
        <w:jc w:val="both"/>
        <w:rPr>
          <w:rFonts w:cs="Arial"/>
          <w:color w:val="000000" w:themeColor="text1"/>
          <w:szCs w:val="20"/>
          <w:lang w:val="sl-SI"/>
        </w:rPr>
      </w:pPr>
      <w:r>
        <w:rPr>
          <w:rFonts w:cs="Arial"/>
          <w:color w:val="000000" w:themeColor="text1"/>
          <w:szCs w:val="20"/>
          <w:lang w:val="sl-SI"/>
        </w:rPr>
        <w:tab/>
      </w:r>
      <w:r>
        <w:rPr>
          <w:rFonts w:cs="Arial"/>
          <w:color w:val="000000" w:themeColor="text1"/>
          <w:szCs w:val="20"/>
          <w:lang w:val="sl-SI"/>
        </w:rPr>
        <w:tab/>
      </w:r>
      <w:r>
        <w:rPr>
          <w:rFonts w:cs="Arial"/>
          <w:color w:val="000000" w:themeColor="text1"/>
          <w:szCs w:val="20"/>
          <w:lang w:val="sl-SI"/>
        </w:rPr>
        <w:tab/>
      </w:r>
      <w:r>
        <w:rPr>
          <w:rFonts w:cs="Arial"/>
          <w:color w:val="000000" w:themeColor="text1"/>
          <w:szCs w:val="20"/>
          <w:lang w:val="sl-SI"/>
        </w:rPr>
        <w:tab/>
      </w:r>
      <w:r>
        <w:rPr>
          <w:rFonts w:cs="Arial"/>
          <w:color w:val="000000" w:themeColor="text1"/>
          <w:szCs w:val="20"/>
          <w:lang w:val="sl-SI"/>
        </w:rPr>
        <w:tab/>
      </w:r>
      <w:r w:rsidR="00BE3AFF">
        <w:rPr>
          <w:rFonts w:cs="Arial"/>
          <w:color w:val="000000" w:themeColor="text1"/>
          <w:szCs w:val="20"/>
          <w:lang w:val="sl-SI"/>
        </w:rPr>
        <w:tab/>
        <w:t>generaln</w:t>
      </w:r>
      <w:r>
        <w:rPr>
          <w:rFonts w:cs="Arial"/>
          <w:color w:val="000000" w:themeColor="text1"/>
          <w:szCs w:val="20"/>
          <w:lang w:val="sl-SI"/>
        </w:rPr>
        <w:t>i</w:t>
      </w:r>
      <w:r w:rsidR="00BE3AFF">
        <w:rPr>
          <w:rFonts w:cs="Arial"/>
          <w:color w:val="000000" w:themeColor="text1"/>
          <w:szCs w:val="20"/>
          <w:lang w:val="sl-SI"/>
        </w:rPr>
        <w:t xml:space="preserve"> sekretar</w:t>
      </w:r>
    </w:p>
    <w:p w14:paraId="5AB8842C" w14:textId="77777777" w:rsidR="000E2345" w:rsidRDefault="000E2345" w:rsidP="00CF182F">
      <w:pPr>
        <w:jc w:val="both"/>
        <w:rPr>
          <w:rFonts w:cs="Arial"/>
          <w:color w:val="000000" w:themeColor="text1"/>
          <w:szCs w:val="20"/>
          <w:lang w:val="sl-SI"/>
        </w:rPr>
      </w:pPr>
    </w:p>
    <w:p w14:paraId="73B3716F" w14:textId="77777777" w:rsidR="000650A9" w:rsidRPr="006C0F20" w:rsidRDefault="00BE3AFF" w:rsidP="00CF182F">
      <w:pPr>
        <w:jc w:val="both"/>
        <w:rPr>
          <w:rFonts w:cs="Arial"/>
          <w:color w:val="000000" w:themeColor="text1"/>
          <w:szCs w:val="20"/>
          <w:lang w:val="sl-SI"/>
        </w:rPr>
      </w:pPr>
      <w:r>
        <w:rPr>
          <w:rFonts w:cs="Arial"/>
          <w:color w:val="000000" w:themeColor="text1"/>
          <w:szCs w:val="20"/>
          <w:lang w:val="sl-SI"/>
        </w:rPr>
        <w:tab/>
      </w:r>
      <w:r>
        <w:rPr>
          <w:rFonts w:cs="Arial"/>
          <w:color w:val="000000" w:themeColor="text1"/>
          <w:szCs w:val="20"/>
          <w:lang w:val="sl-SI"/>
        </w:rPr>
        <w:tab/>
      </w:r>
      <w:r>
        <w:rPr>
          <w:rFonts w:cs="Arial"/>
          <w:color w:val="000000" w:themeColor="text1"/>
          <w:szCs w:val="20"/>
          <w:lang w:val="sl-SI"/>
        </w:rPr>
        <w:tab/>
      </w:r>
      <w:r>
        <w:rPr>
          <w:rFonts w:cs="Arial"/>
          <w:color w:val="000000" w:themeColor="text1"/>
          <w:szCs w:val="20"/>
          <w:lang w:val="sl-SI"/>
        </w:rPr>
        <w:tab/>
      </w:r>
      <w:r>
        <w:rPr>
          <w:rFonts w:cs="Arial"/>
          <w:color w:val="000000" w:themeColor="text1"/>
          <w:szCs w:val="20"/>
          <w:lang w:val="sl-SI"/>
        </w:rPr>
        <w:tab/>
      </w:r>
      <w:r w:rsidR="0054062A" w:rsidRPr="006C0F20">
        <w:rPr>
          <w:rFonts w:cs="Arial"/>
          <w:color w:val="000000" w:themeColor="text1"/>
          <w:szCs w:val="20"/>
          <w:lang w:val="sl-SI"/>
        </w:rPr>
        <w:tab/>
      </w:r>
      <w:r w:rsidR="0054062A" w:rsidRPr="006C0F20">
        <w:rPr>
          <w:rFonts w:cs="Arial"/>
          <w:color w:val="000000" w:themeColor="text1"/>
          <w:szCs w:val="20"/>
          <w:lang w:val="sl-SI"/>
        </w:rPr>
        <w:tab/>
      </w:r>
      <w:r w:rsidR="00BE6CB7" w:rsidRPr="006C0F20">
        <w:rPr>
          <w:rFonts w:cs="Arial"/>
          <w:color w:val="000000" w:themeColor="text1"/>
          <w:szCs w:val="20"/>
          <w:lang w:val="sl-SI"/>
        </w:rPr>
        <w:tab/>
      </w:r>
    </w:p>
    <w:p w14:paraId="4613AD47" w14:textId="77777777" w:rsidR="008D5D05" w:rsidRPr="006C0F20" w:rsidRDefault="00BE6CB7" w:rsidP="00CF182F">
      <w:pPr>
        <w:jc w:val="both"/>
        <w:rPr>
          <w:rFonts w:cs="Arial"/>
          <w:color w:val="000000" w:themeColor="text1"/>
          <w:szCs w:val="20"/>
          <w:lang w:val="sl-SI"/>
        </w:rPr>
      </w:pPr>
      <w:r w:rsidRPr="006C0F20">
        <w:rPr>
          <w:rFonts w:cs="Arial"/>
          <w:color w:val="000000" w:themeColor="text1"/>
          <w:szCs w:val="20"/>
          <w:lang w:val="sl-SI"/>
        </w:rPr>
        <w:tab/>
      </w:r>
    </w:p>
    <w:p w14:paraId="7BEB63AB" w14:textId="77777777" w:rsidR="00016ED8" w:rsidRPr="006C0F20" w:rsidRDefault="00016ED8" w:rsidP="00CF182F">
      <w:pPr>
        <w:tabs>
          <w:tab w:val="left" w:pos="357"/>
        </w:tabs>
        <w:rPr>
          <w:rFonts w:cs="Arial"/>
          <w:color w:val="000000"/>
          <w:szCs w:val="20"/>
          <w:lang w:val="sl-SI"/>
        </w:rPr>
      </w:pPr>
      <w:r w:rsidRPr="006C0F20">
        <w:rPr>
          <w:rFonts w:cs="Arial"/>
          <w:color w:val="000000"/>
          <w:szCs w:val="20"/>
          <w:lang w:val="sl-SI"/>
        </w:rPr>
        <w:t xml:space="preserve">Poslati: </w:t>
      </w:r>
    </w:p>
    <w:p w14:paraId="105B8006" w14:textId="77777777" w:rsidR="006E3D3A" w:rsidRPr="00491B89" w:rsidRDefault="0008618C" w:rsidP="00491B89">
      <w:pPr>
        <w:pStyle w:val="Odstavekseznama"/>
        <w:numPr>
          <w:ilvl w:val="0"/>
          <w:numId w:val="14"/>
        </w:numPr>
        <w:tabs>
          <w:tab w:val="left" w:pos="709"/>
        </w:tabs>
        <w:jc w:val="both"/>
        <w:rPr>
          <w:rFonts w:cs="Arial"/>
          <w:b/>
          <w:color w:val="000000"/>
          <w:szCs w:val="20"/>
          <w:lang w:eastAsia="sl-SI"/>
        </w:rPr>
      </w:pPr>
      <w:bookmarkStart w:id="2" w:name="_Toc448311171"/>
      <w:r w:rsidRPr="00491B89">
        <w:rPr>
          <w:rFonts w:cs="Arial"/>
          <w:color w:val="000000"/>
          <w:szCs w:val="20"/>
        </w:rPr>
        <w:t>naslovniku – preko p</w:t>
      </w:r>
      <w:r w:rsidR="00F93312" w:rsidRPr="00491B89">
        <w:rPr>
          <w:rFonts w:cs="Arial"/>
          <w:color w:val="000000"/>
          <w:szCs w:val="20"/>
        </w:rPr>
        <w:t>ortal</w:t>
      </w:r>
      <w:r w:rsidRPr="00491B89">
        <w:rPr>
          <w:rFonts w:cs="Arial"/>
          <w:color w:val="000000"/>
          <w:szCs w:val="20"/>
        </w:rPr>
        <w:t>a</w:t>
      </w:r>
      <w:r w:rsidR="00F93312" w:rsidRPr="00491B89">
        <w:rPr>
          <w:rFonts w:cs="Arial"/>
          <w:color w:val="000000"/>
          <w:szCs w:val="20"/>
        </w:rPr>
        <w:t xml:space="preserve"> javnih naročil</w:t>
      </w:r>
      <w:r w:rsidR="00686663" w:rsidRPr="00491B89">
        <w:rPr>
          <w:rFonts w:cs="Arial"/>
          <w:b/>
          <w:color w:val="000000"/>
          <w:szCs w:val="20"/>
        </w:rPr>
        <w:t xml:space="preserve"> </w:t>
      </w:r>
      <w:bookmarkEnd w:id="2"/>
    </w:p>
    <w:sectPr w:rsidR="006E3D3A" w:rsidRPr="00491B89" w:rsidSect="00791D59">
      <w:footerReference w:type="default" r:id="rId8"/>
      <w:headerReference w:type="first" r:id="rId9"/>
      <w:footerReference w:type="first" r:id="rId10"/>
      <w:pgSz w:w="11900" w:h="16840" w:code="9"/>
      <w:pgMar w:top="1295"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2CC94" w14:textId="77777777" w:rsidR="00E70A18" w:rsidRDefault="00E70A18">
      <w:r>
        <w:separator/>
      </w:r>
    </w:p>
  </w:endnote>
  <w:endnote w:type="continuationSeparator" w:id="0">
    <w:p w14:paraId="00056DDD" w14:textId="77777777" w:rsidR="00E70A18" w:rsidRDefault="00E7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4801A" w14:textId="77777777" w:rsidR="00791D59" w:rsidRDefault="00791D59">
    <w:pPr>
      <w:pStyle w:val="Noga"/>
      <w:jc w:val="center"/>
    </w:pPr>
    <w:r>
      <w:fldChar w:fldCharType="begin"/>
    </w:r>
    <w:r>
      <w:instrText>PAGE   \* MERGEFORMAT</w:instrText>
    </w:r>
    <w:r>
      <w:fldChar w:fldCharType="separate"/>
    </w:r>
    <w:r w:rsidR="007A602D" w:rsidRPr="007A602D">
      <w:rPr>
        <w:noProof/>
        <w:lang w:val="sl-SI"/>
      </w:rPr>
      <w:t>2</w:t>
    </w:r>
    <w:r>
      <w:fldChar w:fldCharType="end"/>
    </w:r>
  </w:p>
  <w:p w14:paraId="3ED31A6C" w14:textId="77777777" w:rsidR="00DC3900" w:rsidRDefault="00DC39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B8F3A" w14:textId="77777777" w:rsidR="00DC3900" w:rsidRDefault="00DC3900" w:rsidP="006E3D3A">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79AB4" w14:textId="77777777" w:rsidR="00E70A18" w:rsidRDefault="00E70A18">
      <w:r>
        <w:separator/>
      </w:r>
    </w:p>
  </w:footnote>
  <w:footnote w:type="continuationSeparator" w:id="0">
    <w:p w14:paraId="6BA1CF50" w14:textId="77777777" w:rsidR="00E70A18" w:rsidRDefault="00E70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D9FFC" w14:textId="77777777" w:rsidR="00DC3900" w:rsidRPr="008F3500" w:rsidRDefault="004E43D3" w:rsidP="005B28C5">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1" locked="0" layoutInCell="1" allowOverlap="1" wp14:anchorId="12037BC2" wp14:editId="2AAF8BCF">
          <wp:simplePos x="0" y="0"/>
          <wp:positionH relativeFrom="page">
            <wp:posOffset>612140</wp:posOffset>
          </wp:positionH>
          <wp:positionV relativeFrom="page">
            <wp:posOffset>648335</wp:posOffset>
          </wp:positionV>
          <wp:extent cx="2814955" cy="312420"/>
          <wp:effectExtent l="0" t="0" r="0" b="0"/>
          <wp:wrapNone/>
          <wp:docPr id="24" name="Slika 24" descr="M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N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7216" behindDoc="0" locked="0" layoutInCell="0" allowOverlap="1" wp14:anchorId="2B933EDF" wp14:editId="4ADFAD1B">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357A3B0"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DC3900">
      <w:rPr>
        <w:rFonts w:cs="Arial"/>
        <w:sz w:val="16"/>
        <w:lang w:val="sl-SI"/>
      </w:rPr>
      <w:t>Štefanova ulica 2</w:t>
    </w:r>
    <w:r w:rsidR="00DC3900" w:rsidRPr="008F3500">
      <w:rPr>
        <w:rFonts w:cs="Arial"/>
        <w:sz w:val="16"/>
        <w:lang w:val="sl-SI"/>
      </w:rPr>
      <w:t xml:space="preserve">, </w:t>
    </w:r>
    <w:r w:rsidR="00DC3900">
      <w:rPr>
        <w:rFonts w:cs="Arial"/>
        <w:sz w:val="16"/>
        <w:lang w:val="sl-SI"/>
      </w:rPr>
      <w:t>1501 Ljubljana</w:t>
    </w:r>
    <w:r w:rsidR="00DC3900" w:rsidRPr="008F3500">
      <w:rPr>
        <w:rFonts w:cs="Arial"/>
        <w:sz w:val="16"/>
        <w:lang w:val="sl-SI"/>
      </w:rPr>
      <w:tab/>
      <w:t xml:space="preserve">T: </w:t>
    </w:r>
    <w:r w:rsidR="00DC3900">
      <w:rPr>
        <w:rFonts w:cs="Arial"/>
        <w:sz w:val="16"/>
        <w:lang w:val="sl-SI"/>
      </w:rPr>
      <w:t>01 428 40 00</w:t>
    </w:r>
    <w:r w:rsidR="00DC3900" w:rsidRPr="008F3500">
      <w:rPr>
        <w:rFonts w:cs="Arial"/>
        <w:sz w:val="16"/>
        <w:lang w:val="sl-SI"/>
      </w:rPr>
      <w:t xml:space="preserve"> </w:t>
    </w:r>
  </w:p>
  <w:p w14:paraId="583F5C44" w14:textId="77777777"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gp.mnz@gov.si</w:t>
    </w:r>
  </w:p>
  <w:p w14:paraId="11C36EC1" w14:textId="77777777"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5B28C5">
      <w:rPr>
        <w:rFonts w:cs="Arial"/>
        <w:sz w:val="16"/>
        <w:lang w:val="sl-SI"/>
      </w:rPr>
      <w:t>www.</w:t>
    </w:r>
    <w:r>
      <w:rPr>
        <w:rFonts w:cs="Arial"/>
        <w:sz w:val="16"/>
        <w:lang w:val="sl-SI"/>
      </w:rPr>
      <w:t>gov.si</w:t>
    </w:r>
  </w:p>
  <w:p w14:paraId="117C919F" w14:textId="77777777" w:rsidR="00DC3900" w:rsidRPr="008F3500" w:rsidRDefault="00DC3900"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418D"/>
    <w:multiLevelType w:val="hybridMultilevel"/>
    <w:tmpl w:val="81DC66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C1B5E2A"/>
    <w:multiLevelType w:val="hybridMultilevel"/>
    <w:tmpl w:val="BE5A2E02"/>
    <w:lvl w:ilvl="0" w:tplc="87288A1C">
      <w:start w:val="1"/>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3361613"/>
    <w:multiLevelType w:val="hybridMultilevel"/>
    <w:tmpl w:val="A53C6DE2"/>
    <w:lvl w:ilvl="0" w:tplc="485A21E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880275F"/>
    <w:multiLevelType w:val="hybridMultilevel"/>
    <w:tmpl w:val="A9C8ECBA"/>
    <w:lvl w:ilvl="0" w:tplc="59208AF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4520252"/>
    <w:multiLevelType w:val="hybridMultilevel"/>
    <w:tmpl w:val="41FA8170"/>
    <w:lvl w:ilvl="0" w:tplc="88E08F0E">
      <w:start w:val="17"/>
      <w:numFmt w:val="bullet"/>
      <w:lvlText w:val="–"/>
      <w:lvlJc w:val="left"/>
      <w:pPr>
        <w:tabs>
          <w:tab w:val="num" w:pos="170"/>
        </w:tabs>
        <w:ind w:left="170" w:hanging="170"/>
      </w:pPr>
      <w:rPr>
        <w:rFonts w:ascii="Arial" w:eastAsia="Times New Roman" w:hAnsi="Arial" w:hint="default"/>
      </w:rPr>
    </w:lvl>
    <w:lvl w:ilvl="1" w:tplc="E976D65C">
      <w:start w:val="4"/>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5CC11C54"/>
    <w:multiLevelType w:val="hybridMultilevel"/>
    <w:tmpl w:val="ECD2E64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D071E8A"/>
    <w:multiLevelType w:val="hybridMultilevel"/>
    <w:tmpl w:val="47A619EA"/>
    <w:lvl w:ilvl="0" w:tplc="9702AC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F1B4DBC"/>
    <w:multiLevelType w:val="hybridMultilevel"/>
    <w:tmpl w:val="ACA48B80"/>
    <w:lvl w:ilvl="0" w:tplc="0F7EBEC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DC5897"/>
    <w:multiLevelType w:val="hybridMultilevel"/>
    <w:tmpl w:val="19042C04"/>
    <w:lvl w:ilvl="0" w:tplc="541E8C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1CF620F"/>
    <w:multiLevelType w:val="hybridMultilevel"/>
    <w:tmpl w:val="9280E5E4"/>
    <w:lvl w:ilvl="0" w:tplc="CBA624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2587481"/>
    <w:multiLevelType w:val="hybridMultilevel"/>
    <w:tmpl w:val="ACA48B80"/>
    <w:lvl w:ilvl="0" w:tplc="0F7EBEC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45B2743"/>
    <w:multiLevelType w:val="hybridMultilevel"/>
    <w:tmpl w:val="58A4F5B2"/>
    <w:lvl w:ilvl="0" w:tplc="A806931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7346191"/>
    <w:multiLevelType w:val="hybridMultilevel"/>
    <w:tmpl w:val="C1DA3C9E"/>
    <w:lvl w:ilvl="0" w:tplc="6058A9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92261EC"/>
    <w:multiLevelType w:val="hybridMultilevel"/>
    <w:tmpl w:val="AC26A6B2"/>
    <w:lvl w:ilvl="0" w:tplc="B5E20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C0A4EE3"/>
    <w:multiLevelType w:val="hybridMultilevel"/>
    <w:tmpl w:val="B9568AC8"/>
    <w:lvl w:ilvl="0" w:tplc="A9A846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12"/>
  </w:num>
  <w:num w:numId="5">
    <w:abstractNumId w:val="8"/>
  </w:num>
  <w:num w:numId="6">
    <w:abstractNumId w:val="2"/>
  </w:num>
  <w:num w:numId="7">
    <w:abstractNumId w:val="14"/>
  </w:num>
  <w:num w:numId="8">
    <w:abstractNumId w:val="13"/>
  </w:num>
  <w:num w:numId="9">
    <w:abstractNumId w:val="10"/>
  </w:num>
  <w:num w:numId="10">
    <w:abstractNumId w:val="6"/>
  </w:num>
  <w:num w:numId="11">
    <w:abstractNumId w:val="11"/>
  </w:num>
  <w:num w:numId="12">
    <w:abstractNumId w:val="9"/>
  </w:num>
  <w:num w:numId="13">
    <w:abstractNumId w:val="3"/>
  </w:num>
  <w:num w:numId="14">
    <w:abstractNumId w:val="1"/>
  </w:num>
  <w:num w:numId="1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481">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D8"/>
    <w:rsid w:val="000024CF"/>
    <w:rsid w:val="000043E8"/>
    <w:rsid w:val="0000468F"/>
    <w:rsid w:val="00005215"/>
    <w:rsid w:val="000079A1"/>
    <w:rsid w:val="00013151"/>
    <w:rsid w:val="000142A3"/>
    <w:rsid w:val="00014D6F"/>
    <w:rsid w:val="00016ED8"/>
    <w:rsid w:val="00023A88"/>
    <w:rsid w:val="000253A4"/>
    <w:rsid w:val="0002772D"/>
    <w:rsid w:val="000279CF"/>
    <w:rsid w:val="0003248C"/>
    <w:rsid w:val="000366E3"/>
    <w:rsid w:val="00043E28"/>
    <w:rsid w:val="00043F2D"/>
    <w:rsid w:val="000650A9"/>
    <w:rsid w:val="00075AEC"/>
    <w:rsid w:val="00082A11"/>
    <w:rsid w:val="00085D5A"/>
    <w:rsid w:val="0008618C"/>
    <w:rsid w:val="00087388"/>
    <w:rsid w:val="000934E0"/>
    <w:rsid w:val="000967D5"/>
    <w:rsid w:val="00096AA0"/>
    <w:rsid w:val="000A301E"/>
    <w:rsid w:val="000A4BEB"/>
    <w:rsid w:val="000A4E1E"/>
    <w:rsid w:val="000A7238"/>
    <w:rsid w:val="000B262F"/>
    <w:rsid w:val="000B79AE"/>
    <w:rsid w:val="000C33E5"/>
    <w:rsid w:val="000C3D42"/>
    <w:rsid w:val="000C7590"/>
    <w:rsid w:val="000E2345"/>
    <w:rsid w:val="000F448E"/>
    <w:rsid w:val="001008AA"/>
    <w:rsid w:val="00101A5A"/>
    <w:rsid w:val="0010315A"/>
    <w:rsid w:val="00104AC9"/>
    <w:rsid w:val="00106B6D"/>
    <w:rsid w:val="00107FBD"/>
    <w:rsid w:val="001107AA"/>
    <w:rsid w:val="00114C22"/>
    <w:rsid w:val="00117FDE"/>
    <w:rsid w:val="001258BB"/>
    <w:rsid w:val="00127B86"/>
    <w:rsid w:val="00127D79"/>
    <w:rsid w:val="00134074"/>
    <w:rsid w:val="001357B2"/>
    <w:rsid w:val="00141495"/>
    <w:rsid w:val="001420C6"/>
    <w:rsid w:val="0014330B"/>
    <w:rsid w:val="00145D94"/>
    <w:rsid w:val="00152153"/>
    <w:rsid w:val="00152C75"/>
    <w:rsid w:val="001538C9"/>
    <w:rsid w:val="00154F76"/>
    <w:rsid w:val="00156D34"/>
    <w:rsid w:val="00161DC1"/>
    <w:rsid w:val="00162821"/>
    <w:rsid w:val="0016310E"/>
    <w:rsid w:val="00164064"/>
    <w:rsid w:val="001660B4"/>
    <w:rsid w:val="0017478F"/>
    <w:rsid w:val="00185916"/>
    <w:rsid w:val="00187607"/>
    <w:rsid w:val="00194C63"/>
    <w:rsid w:val="001971C7"/>
    <w:rsid w:val="00197D05"/>
    <w:rsid w:val="001A3027"/>
    <w:rsid w:val="001A6428"/>
    <w:rsid w:val="001B13AD"/>
    <w:rsid w:val="001B3F20"/>
    <w:rsid w:val="001B4D09"/>
    <w:rsid w:val="001B6B0D"/>
    <w:rsid w:val="001B7AFB"/>
    <w:rsid w:val="001C38CE"/>
    <w:rsid w:val="001C744F"/>
    <w:rsid w:val="001D0D0F"/>
    <w:rsid w:val="001D56C3"/>
    <w:rsid w:val="001E0474"/>
    <w:rsid w:val="001E196A"/>
    <w:rsid w:val="001E427A"/>
    <w:rsid w:val="001F1A9D"/>
    <w:rsid w:val="001F4A6C"/>
    <w:rsid w:val="001F5DE9"/>
    <w:rsid w:val="002026DE"/>
    <w:rsid w:val="00202A77"/>
    <w:rsid w:val="0021204E"/>
    <w:rsid w:val="00213898"/>
    <w:rsid w:val="0022744F"/>
    <w:rsid w:val="00231ADD"/>
    <w:rsid w:val="00234DE4"/>
    <w:rsid w:val="00234EAD"/>
    <w:rsid w:val="0023655B"/>
    <w:rsid w:val="0024028C"/>
    <w:rsid w:val="00241BEC"/>
    <w:rsid w:val="00243205"/>
    <w:rsid w:val="00245331"/>
    <w:rsid w:val="00245D22"/>
    <w:rsid w:val="00267E56"/>
    <w:rsid w:val="00271CE5"/>
    <w:rsid w:val="002721CB"/>
    <w:rsid w:val="002736E5"/>
    <w:rsid w:val="0027447B"/>
    <w:rsid w:val="00282020"/>
    <w:rsid w:val="00285A81"/>
    <w:rsid w:val="002976E6"/>
    <w:rsid w:val="0029776F"/>
    <w:rsid w:val="002A24FD"/>
    <w:rsid w:val="002A2B69"/>
    <w:rsid w:val="002A62DA"/>
    <w:rsid w:val="002A7673"/>
    <w:rsid w:val="002A7E1F"/>
    <w:rsid w:val="002B066E"/>
    <w:rsid w:val="002B47BE"/>
    <w:rsid w:val="002B5C8B"/>
    <w:rsid w:val="002B7551"/>
    <w:rsid w:val="002C1062"/>
    <w:rsid w:val="002C284F"/>
    <w:rsid w:val="002C707A"/>
    <w:rsid w:val="002C7180"/>
    <w:rsid w:val="002D1B39"/>
    <w:rsid w:val="002E0501"/>
    <w:rsid w:val="002E0FCE"/>
    <w:rsid w:val="002F19F7"/>
    <w:rsid w:val="002F31F7"/>
    <w:rsid w:val="002F35F2"/>
    <w:rsid w:val="00302A4D"/>
    <w:rsid w:val="00303FC6"/>
    <w:rsid w:val="00307AE6"/>
    <w:rsid w:val="00314838"/>
    <w:rsid w:val="00314919"/>
    <w:rsid w:val="00314EC9"/>
    <w:rsid w:val="003158DC"/>
    <w:rsid w:val="003233E9"/>
    <w:rsid w:val="00324C98"/>
    <w:rsid w:val="003251C5"/>
    <w:rsid w:val="003258C3"/>
    <w:rsid w:val="003333A6"/>
    <w:rsid w:val="00336125"/>
    <w:rsid w:val="00337F56"/>
    <w:rsid w:val="003408A4"/>
    <w:rsid w:val="00340934"/>
    <w:rsid w:val="00341025"/>
    <w:rsid w:val="00341091"/>
    <w:rsid w:val="003417F9"/>
    <w:rsid w:val="003431AB"/>
    <w:rsid w:val="00347C6A"/>
    <w:rsid w:val="003578FF"/>
    <w:rsid w:val="003636BF"/>
    <w:rsid w:val="00364559"/>
    <w:rsid w:val="003671CA"/>
    <w:rsid w:val="00370DE1"/>
    <w:rsid w:val="00371442"/>
    <w:rsid w:val="00380D45"/>
    <w:rsid w:val="00381313"/>
    <w:rsid w:val="00381F16"/>
    <w:rsid w:val="00382742"/>
    <w:rsid w:val="00383816"/>
    <w:rsid w:val="003845B4"/>
    <w:rsid w:val="00386574"/>
    <w:rsid w:val="003874BB"/>
    <w:rsid w:val="00387B1A"/>
    <w:rsid w:val="00390F1E"/>
    <w:rsid w:val="00393166"/>
    <w:rsid w:val="00394F83"/>
    <w:rsid w:val="003967B0"/>
    <w:rsid w:val="003A054E"/>
    <w:rsid w:val="003A31A9"/>
    <w:rsid w:val="003A65C0"/>
    <w:rsid w:val="003A6ED6"/>
    <w:rsid w:val="003C100E"/>
    <w:rsid w:val="003C18C5"/>
    <w:rsid w:val="003C5EE5"/>
    <w:rsid w:val="003C7CE9"/>
    <w:rsid w:val="003D5696"/>
    <w:rsid w:val="003E1C74"/>
    <w:rsid w:val="003E2EB6"/>
    <w:rsid w:val="003E2F22"/>
    <w:rsid w:val="003E32A4"/>
    <w:rsid w:val="003E3E64"/>
    <w:rsid w:val="003F2A1D"/>
    <w:rsid w:val="003F69A4"/>
    <w:rsid w:val="003F7954"/>
    <w:rsid w:val="00400D88"/>
    <w:rsid w:val="00403FE9"/>
    <w:rsid w:val="00404F31"/>
    <w:rsid w:val="00406A05"/>
    <w:rsid w:val="00407812"/>
    <w:rsid w:val="00410FEB"/>
    <w:rsid w:val="004173F0"/>
    <w:rsid w:val="00420D5D"/>
    <w:rsid w:val="0042399E"/>
    <w:rsid w:val="00431A79"/>
    <w:rsid w:val="00431AE2"/>
    <w:rsid w:val="004341A0"/>
    <w:rsid w:val="00435908"/>
    <w:rsid w:val="00440704"/>
    <w:rsid w:val="004436F5"/>
    <w:rsid w:val="0045150F"/>
    <w:rsid w:val="0045425C"/>
    <w:rsid w:val="0046126A"/>
    <w:rsid w:val="004657EE"/>
    <w:rsid w:val="00473316"/>
    <w:rsid w:val="0047744E"/>
    <w:rsid w:val="004774A6"/>
    <w:rsid w:val="0047757D"/>
    <w:rsid w:val="00482FF5"/>
    <w:rsid w:val="00485A0F"/>
    <w:rsid w:val="004874FE"/>
    <w:rsid w:val="00491B89"/>
    <w:rsid w:val="004A1BB9"/>
    <w:rsid w:val="004A2579"/>
    <w:rsid w:val="004A5B8D"/>
    <w:rsid w:val="004B7E95"/>
    <w:rsid w:val="004C01C6"/>
    <w:rsid w:val="004C1141"/>
    <w:rsid w:val="004C16C7"/>
    <w:rsid w:val="004C490F"/>
    <w:rsid w:val="004C50C2"/>
    <w:rsid w:val="004C700A"/>
    <w:rsid w:val="004C7475"/>
    <w:rsid w:val="004D6146"/>
    <w:rsid w:val="004E43D3"/>
    <w:rsid w:val="004E6058"/>
    <w:rsid w:val="004F2F32"/>
    <w:rsid w:val="005060F3"/>
    <w:rsid w:val="0051285B"/>
    <w:rsid w:val="00517972"/>
    <w:rsid w:val="0052230D"/>
    <w:rsid w:val="00524C90"/>
    <w:rsid w:val="00526246"/>
    <w:rsid w:val="00526EE3"/>
    <w:rsid w:val="0052711A"/>
    <w:rsid w:val="00530440"/>
    <w:rsid w:val="00534B2C"/>
    <w:rsid w:val="00537640"/>
    <w:rsid w:val="0054062A"/>
    <w:rsid w:val="00543EEF"/>
    <w:rsid w:val="005455E8"/>
    <w:rsid w:val="00545F8B"/>
    <w:rsid w:val="0055435C"/>
    <w:rsid w:val="00560D58"/>
    <w:rsid w:val="0056181C"/>
    <w:rsid w:val="00562B65"/>
    <w:rsid w:val="00564963"/>
    <w:rsid w:val="00565D67"/>
    <w:rsid w:val="005668CA"/>
    <w:rsid w:val="00567106"/>
    <w:rsid w:val="00571D9C"/>
    <w:rsid w:val="005813F2"/>
    <w:rsid w:val="0058485C"/>
    <w:rsid w:val="00592979"/>
    <w:rsid w:val="005933A8"/>
    <w:rsid w:val="00597948"/>
    <w:rsid w:val="00597F6E"/>
    <w:rsid w:val="005A0295"/>
    <w:rsid w:val="005A1B85"/>
    <w:rsid w:val="005A25AF"/>
    <w:rsid w:val="005A5697"/>
    <w:rsid w:val="005B28C5"/>
    <w:rsid w:val="005B2E76"/>
    <w:rsid w:val="005B6653"/>
    <w:rsid w:val="005C6563"/>
    <w:rsid w:val="005C681A"/>
    <w:rsid w:val="005C7DA8"/>
    <w:rsid w:val="005D2584"/>
    <w:rsid w:val="005D4F29"/>
    <w:rsid w:val="005D6A56"/>
    <w:rsid w:val="005D7EA9"/>
    <w:rsid w:val="005E1D3C"/>
    <w:rsid w:val="005E27A0"/>
    <w:rsid w:val="005E40CF"/>
    <w:rsid w:val="005E5C0A"/>
    <w:rsid w:val="005F35F5"/>
    <w:rsid w:val="005F3791"/>
    <w:rsid w:val="005F3987"/>
    <w:rsid w:val="005F4686"/>
    <w:rsid w:val="005F6CDA"/>
    <w:rsid w:val="005F718F"/>
    <w:rsid w:val="00603621"/>
    <w:rsid w:val="00606D5A"/>
    <w:rsid w:val="00610F24"/>
    <w:rsid w:val="00611286"/>
    <w:rsid w:val="006145E2"/>
    <w:rsid w:val="006162D3"/>
    <w:rsid w:val="00620798"/>
    <w:rsid w:val="006207D8"/>
    <w:rsid w:val="00623017"/>
    <w:rsid w:val="00625AE6"/>
    <w:rsid w:val="00632253"/>
    <w:rsid w:val="00634936"/>
    <w:rsid w:val="00634F66"/>
    <w:rsid w:val="00635505"/>
    <w:rsid w:val="00641AE4"/>
    <w:rsid w:val="00642714"/>
    <w:rsid w:val="0064398D"/>
    <w:rsid w:val="00643CBC"/>
    <w:rsid w:val="006455CE"/>
    <w:rsid w:val="00651422"/>
    <w:rsid w:val="00651F94"/>
    <w:rsid w:val="00655841"/>
    <w:rsid w:val="006633FB"/>
    <w:rsid w:val="0066343E"/>
    <w:rsid w:val="00674722"/>
    <w:rsid w:val="006759DD"/>
    <w:rsid w:val="00680F4E"/>
    <w:rsid w:val="0068337B"/>
    <w:rsid w:val="00686520"/>
    <w:rsid w:val="00686663"/>
    <w:rsid w:val="006911D4"/>
    <w:rsid w:val="006948CD"/>
    <w:rsid w:val="006A02E6"/>
    <w:rsid w:val="006A3A63"/>
    <w:rsid w:val="006A42FD"/>
    <w:rsid w:val="006A5E83"/>
    <w:rsid w:val="006C0F20"/>
    <w:rsid w:val="006C4C47"/>
    <w:rsid w:val="006C4CFA"/>
    <w:rsid w:val="006D1EC4"/>
    <w:rsid w:val="006E3D3A"/>
    <w:rsid w:val="006E3FB3"/>
    <w:rsid w:val="006E45CB"/>
    <w:rsid w:val="00706416"/>
    <w:rsid w:val="00710990"/>
    <w:rsid w:val="00717123"/>
    <w:rsid w:val="00717EFE"/>
    <w:rsid w:val="00727870"/>
    <w:rsid w:val="007300F8"/>
    <w:rsid w:val="00733017"/>
    <w:rsid w:val="00736719"/>
    <w:rsid w:val="00743ADC"/>
    <w:rsid w:val="00743DA5"/>
    <w:rsid w:val="0075023C"/>
    <w:rsid w:val="00762AE3"/>
    <w:rsid w:val="00773A99"/>
    <w:rsid w:val="007756B9"/>
    <w:rsid w:val="00781F83"/>
    <w:rsid w:val="007830DB"/>
    <w:rsid w:val="00783310"/>
    <w:rsid w:val="0079134D"/>
    <w:rsid w:val="00791D59"/>
    <w:rsid w:val="00794535"/>
    <w:rsid w:val="00797878"/>
    <w:rsid w:val="007A2681"/>
    <w:rsid w:val="007A4A6D"/>
    <w:rsid w:val="007A602D"/>
    <w:rsid w:val="007A7529"/>
    <w:rsid w:val="007B2CE2"/>
    <w:rsid w:val="007C68DE"/>
    <w:rsid w:val="007C7CAA"/>
    <w:rsid w:val="007D1BCF"/>
    <w:rsid w:val="007D6A67"/>
    <w:rsid w:val="007D6CD1"/>
    <w:rsid w:val="007D730A"/>
    <w:rsid w:val="007D75CF"/>
    <w:rsid w:val="007D7F9B"/>
    <w:rsid w:val="007E0440"/>
    <w:rsid w:val="007E36DB"/>
    <w:rsid w:val="007E62DB"/>
    <w:rsid w:val="007E6DC5"/>
    <w:rsid w:val="007E7D3F"/>
    <w:rsid w:val="007F4E99"/>
    <w:rsid w:val="007F5F54"/>
    <w:rsid w:val="007F6F5D"/>
    <w:rsid w:val="00806B04"/>
    <w:rsid w:val="0080751D"/>
    <w:rsid w:val="00807C30"/>
    <w:rsid w:val="008129CA"/>
    <w:rsid w:val="008231D2"/>
    <w:rsid w:val="008247B0"/>
    <w:rsid w:val="00824A5A"/>
    <w:rsid w:val="00830402"/>
    <w:rsid w:val="00830E77"/>
    <w:rsid w:val="00833C9D"/>
    <w:rsid w:val="00836273"/>
    <w:rsid w:val="00846830"/>
    <w:rsid w:val="00846BA9"/>
    <w:rsid w:val="00847F5A"/>
    <w:rsid w:val="00855BEA"/>
    <w:rsid w:val="00862179"/>
    <w:rsid w:val="00870DEB"/>
    <w:rsid w:val="00872DA0"/>
    <w:rsid w:val="00873B52"/>
    <w:rsid w:val="00875BE5"/>
    <w:rsid w:val="00877FFC"/>
    <w:rsid w:val="0088043C"/>
    <w:rsid w:val="008839BA"/>
    <w:rsid w:val="00884889"/>
    <w:rsid w:val="0088621E"/>
    <w:rsid w:val="008906C9"/>
    <w:rsid w:val="00890FCA"/>
    <w:rsid w:val="008942F5"/>
    <w:rsid w:val="00896308"/>
    <w:rsid w:val="008976D4"/>
    <w:rsid w:val="008B0D16"/>
    <w:rsid w:val="008B1C59"/>
    <w:rsid w:val="008B7219"/>
    <w:rsid w:val="008C5738"/>
    <w:rsid w:val="008D04F0"/>
    <w:rsid w:val="008D28FB"/>
    <w:rsid w:val="008D5D05"/>
    <w:rsid w:val="008E1C85"/>
    <w:rsid w:val="008F08D2"/>
    <w:rsid w:val="008F3500"/>
    <w:rsid w:val="008F4D22"/>
    <w:rsid w:val="00901CB3"/>
    <w:rsid w:val="00904D49"/>
    <w:rsid w:val="00910E7C"/>
    <w:rsid w:val="00915C0D"/>
    <w:rsid w:val="009201AC"/>
    <w:rsid w:val="00921659"/>
    <w:rsid w:val="00922FAF"/>
    <w:rsid w:val="00924E3C"/>
    <w:rsid w:val="00925204"/>
    <w:rsid w:val="009278F2"/>
    <w:rsid w:val="009308FD"/>
    <w:rsid w:val="00930F3E"/>
    <w:rsid w:val="00934B81"/>
    <w:rsid w:val="0093536D"/>
    <w:rsid w:val="00942A59"/>
    <w:rsid w:val="009449A4"/>
    <w:rsid w:val="00944F10"/>
    <w:rsid w:val="0094556B"/>
    <w:rsid w:val="0095115C"/>
    <w:rsid w:val="009540D9"/>
    <w:rsid w:val="009612BB"/>
    <w:rsid w:val="0096278E"/>
    <w:rsid w:val="009708C9"/>
    <w:rsid w:val="009730B4"/>
    <w:rsid w:val="00973C96"/>
    <w:rsid w:val="0097659F"/>
    <w:rsid w:val="00980173"/>
    <w:rsid w:val="009824E8"/>
    <w:rsid w:val="00982CB9"/>
    <w:rsid w:val="00985839"/>
    <w:rsid w:val="00990DC8"/>
    <w:rsid w:val="0099437B"/>
    <w:rsid w:val="00996919"/>
    <w:rsid w:val="00997222"/>
    <w:rsid w:val="009A27A9"/>
    <w:rsid w:val="009B0C77"/>
    <w:rsid w:val="009B31E7"/>
    <w:rsid w:val="009B5F00"/>
    <w:rsid w:val="009B6705"/>
    <w:rsid w:val="009C740A"/>
    <w:rsid w:val="009D02DA"/>
    <w:rsid w:val="009D0B88"/>
    <w:rsid w:val="009D2EBD"/>
    <w:rsid w:val="009E221E"/>
    <w:rsid w:val="009E2985"/>
    <w:rsid w:val="009E5CD9"/>
    <w:rsid w:val="009F2564"/>
    <w:rsid w:val="00A034B2"/>
    <w:rsid w:val="00A04C55"/>
    <w:rsid w:val="00A05260"/>
    <w:rsid w:val="00A11721"/>
    <w:rsid w:val="00A125C5"/>
    <w:rsid w:val="00A126D7"/>
    <w:rsid w:val="00A23EF4"/>
    <w:rsid w:val="00A2451C"/>
    <w:rsid w:val="00A25589"/>
    <w:rsid w:val="00A25F75"/>
    <w:rsid w:val="00A27854"/>
    <w:rsid w:val="00A3126E"/>
    <w:rsid w:val="00A32096"/>
    <w:rsid w:val="00A32A5B"/>
    <w:rsid w:val="00A372EC"/>
    <w:rsid w:val="00A571A0"/>
    <w:rsid w:val="00A60FAA"/>
    <w:rsid w:val="00A643FB"/>
    <w:rsid w:val="00A65EE7"/>
    <w:rsid w:val="00A674BD"/>
    <w:rsid w:val="00A70133"/>
    <w:rsid w:val="00A728B9"/>
    <w:rsid w:val="00A72D75"/>
    <w:rsid w:val="00A770A6"/>
    <w:rsid w:val="00A81374"/>
    <w:rsid w:val="00A813B1"/>
    <w:rsid w:val="00A82135"/>
    <w:rsid w:val="00A826EB"/>
    <w:rsid w:val="00A91713"/>
    <w:rsid w:val="00A93DB8"/>
    <w:rsid w:val="00AA2C2F"/>
    <w:rsid w:val="00AB090D"/>
    <w:rsid w:val="00AB36C4"/>
    <w:rsid w:val="00AB40E1"/>
    <w:rsid w:val="00AC32B2"/>
    <w:rsid w:val="00AC4C00"/>
    <w:rsid w:val="00AC6A41"/>
    <w:rsid w:val="00AC6F2E"/>
    <w:rsid w:val="00AD1E75"/>
    <w:rsid w:val="00AE7809"/>
    <w:rsid w:val="00AF09E5"/>
    <w:rsid w:val="00AF704A"/>
    <w:rsid w:val="00B0230A"/>
    <w:rsid w:val="00B03FDC"/>
    <w:rsid w:val="00B115ED"/>
    <w:rsid w:val="00B17141"/>
    <w:rsid w:val="00B2202A"/>
    <w:rsid w:val="00B27F7A"/>
    <w:rsid w:val="00B3150C"/>
    <w:rsid w:val="00B31575"/>
    <w:rsid w:val="00B317EA"/>
    <w:rsid w:val="00B32F17"/>
    <w:rsid w:val="00B353C1"/>
    <w:rsid w:val="00B364B8"/>
    <w:rsid w:val="00B51CFA"/>
    <w:rsid w:val="00B60828"/>
    <w:rsid w:val="00B63573"/>
    <w:rsid w:val="00B6423F"/>
    <w:rsid w:val="00B65AF8"/>
    <w:rsid w:val="00B67194"/>
    <w:rsid w:val="00B71690"/>
    <w:rsid w:val="00B73248"/>
    <w:rsid w:val="00B8547D"/>
    <w:rsid w:val="00B87F0C"/>
    <w:rsid w:val="00B96634"/>
    <w:rsid w:val="00BA368E"/>
    <w:rsid w:val="00BA4A09"/>
    <w:rsid w:val="00BA4DFF"/>
    <w:rsid w:val="00BA70CF"/>
    <w:rsid w:val="00BA765E"/>
    <w:rsid w:val="00BA7BBC"/>
    <w:rsid w:val="00BB1511"/>
    <w:rsid w:val="00BB30FB"/>
    <w:rsid w:val="00BB473D"/>
    <w:rsid w:val="00BC167F"/>
    <w:rsid w:val="00BC26BA"/>
    <w:rsid w:val="00BC3EF6"/>
    <w:rsid w:val="00BC7C7A"/>
    <w:rsid w:val="00BD3089"/>
    <w:rsid w:val="00BD343A"/>
    <w:rsid w:val="00BD7AD2"/>
    <w:rsid w:val="00BE3AFF"/>
    <w:rsid w:val="00BE5EE3"/>
    <w:rsid w:val="00BE6CB7"/>
    <w:rsid w:val="00BE748A"/>
    <w:rsid w:val="00BF4A15"/>
    <w:rsid w:val="00BF5936"/>
    <w:rsid w:val="00BF6A98"/>
    <w:rsid w:val="00C0011E"/>
    <w:rsid w:val="00C0236A"/>
    <w:rsid w:val="00C0358C"/>
    <w:rsid w:val="00C07B38"/>
    <w:rsid w:val="00C107F1"/>
    <w:rsid w:val="00C10BD3"/>
    <w:rsid w:val="00C1409B"/>
    <w:rsid w:val="00C154EC"/>
    <w:rsid w:val="00C213D6"/>
    <w:rsid w:val="00C250D5"/>
    <w:rsid w:val="00C35666"/>
    <w:rsid w:val="00C42EDA"/>
    <w:rsid w:val="00C44F2A"/>
    <w:rsid w:val="00C55195"/>
    <w:rsid w:val="00C5674F"/>
    <w:rsid w:val="00C60156"/>
    <w:rsid w:val="00C611F8"/>
    <w:rsid w:val="00C71699"/>
    <w:rsid w:val="00C722C6"/>
    <w:rsid w:val="00C76A30"/>
    <w:rsid w:val="00C8114A"/>
    <w:rsid w:val="00C83E1F"/>
    <w:rsid w:val="00C87596"/>
    <w:rsid w:val="00C918E9"/>
    <w:rsid w:val="00C92898"/>
    <w:rsid w:val="00CA15CC"/>
    <w:rsid w:val="00CA4340"/>
    <w:rsid w:val="00CA4CE2"/>
    <w:rsid w:val="00CB3AE5"/>
    <w:rsid w:val="00CB71FE"/>
    <w:rsid w:val="00CC2289"/>
    <w:rsid w:val="00CC2861"/>
    <w:rsid w:val="00CC3FCE"/>
    <w:rsid w:val="00CC7105"/>
    <w:rsid w:val="00CD23C1"/>
    <w:rsid w:val="00CD3A75"/>
    <w:rsid w:val="00CD3B1B"/>
    <w:rsid w:val="00CD51DB"/>
    <w:rsid w:val="00CE5238"/>
    <w:rsid w:val="00CE5631"/>
    <w:rsid w:val="00CE6C3D"/>
    <w:rsid w:val="00CE7514"/>
    <w:rsid w:val="00CF0A19"/>
    <w:rsid w:val="00CF182F"/>
    <w:rsid w:val="00D01099"/>
    <w:rsid w:val="00D01171"/>
    <w:rsid w:val="00D01946"/>
    <w:rsid w:val="00D034D7"/>
    <w:rsid w:val="00D04FFF"/>
    <w:rsid w:val="00D050C3"/>
    <w:rsid w:val="00D05C17"/>
    <w:rsid w:val="00D07135"/>
    <w:rsid w:val="00D14FC4"/>
    <w:rsid w:val="00D207B4"/>
    <w:rsid w:val="00D23307"/>
    <w:rsid w:val="00D24807"/>
    <w:rsid w:val="00D248DE"/>
    <w:rsid w:val="00D270CD"/>
    <w:rsid w:val="00D30A43"/>
    <w:rsid w:val="00D310E8"/>
    <w:rsid w:val="00D33768"/>
    <w:rsid w:val="00D37EA5"/>
    <w:rsid w:val="00D40079"/>
    <w:rsid w:val="00D422D6"/>
    <w:rsid w:val="00D65CA9"/>
    <w:rsid w:val="00D66E78"/>
    <w:rsid w:val="00D70A40"/>
    <w:rsid w:val="00D77E1C"/>
    <w:rsid w:val="00D824FC"/>
    <w:rsid w:val="00D82E4C"/>
    <w:rsid w:val="00D833CD"/>
    <w:rsid w:val="00D8542D"/>
    <w:rsid w:val="00D86C66"/>
    <w:rsid w:val="00D93DFC"/>
    <w:rsid w:val="00D945EB"/>
    <w:rsid w:val="00DA0A62"/>
    <w:rsid w:val="00DA1324"/>
    <w:rsid w:val="00DA4A25"/>
    <w:rsid w:val="00DA5B46"/>
    <w:rsid w:val="00DA7FF6"/>
    <w:rsid w:val="00DB13B3"/>
    <w:rsid w:val="00DB15F4"/>
    <w:rsid w:val="00DC00BF"/>
    <w:rsid w:val="00DC3900"/>
    <w:rsid w:val="00DC5813"/>
    <w:rsid w:val="00DC6A71"/>
    <w:rsid w:val="00DD0737"/>
    <w:rsid w:val="00DD1F67"/>
    <w:rsid w:val="00DD30FD"/>
    <w:rsid w:val="00DD3761"/>
    <w:rsid w:val="00DD42FB"/>
    <w:rsid w:val="00DD7C7E"/>
    <w:rsid w:val="00DE0589"/>
    <w:rsid w:val="00DE312F"/>
    <w:rsid w:val="00DE4B0A"/>
    <w:rsid w:val="00DE7E16"/>
    <w:rsid w:val="00DF0095"/>
    <w:rsid w:val="00DF3B84"/>
    <w:rsid w:val="00DF644B"/>
    <w:rsid w:val="00E014B0"/>
    <w:rsid w:val="00E0357D"/>
    <w:rsid w:val="00E07C38"/>
    <w:rsid w:val="00E10109"/>
    <w:rsid w:val="00E10AE3"/>
    <w:rsid w:val="00E124C9"/>
    <w:rsid w:val="00E12539"/>
    <w:rsid w:val="00E145CF"/>
    <w:rsid w:val="00E14857"/>
    <w:rsid w:val="00E16770"/>
    <w:rsid w:val="00E16B32"/>
    <w:rsid w:val="00E21C7E"/>
    <w:rsid w:val="00E235D0"/>
    <w:rsid w:val="00E3087B"/>
    <w:rsid w:val="00E328CA"/>
    <w:rsid w:val="00E34E6C"/>
    <w:rsid w:val="00E37CF4"/>
    <w:rsid w:val="00E44925"/>
    <w:rsid w:val="00E470D1"/>
    <w:rsid w:val="00E528EA"/>
    <w:rsid w:val="00E54A87"/>
    <w:rsid w:val="00E55945"/>
    <w:rsid w:val="00E55B11"/>
    <w:rsid w:val="00E55F69"/>
    <w:rsid w:val="00E62FEA"/>
    <w:rsid w:val="00E65BB5"/>
    <w:rsid w:val="00E663B3"/>
    <w:rsid w:val="00E70A18"/>
    <w:rsid w:val="00E7494A"/>
    <w:rsid w:val="00E74CF8"/>
    <w:rsid w:val="00E76A2E"/>
    <w:rsid w:val="00E80DCB"/>
    <w:rsid w:val="00E835A1"/>
    <w:rsid w:val="00E85585"/>
    <w:rsid w:val="00E909E9"/>
    <w:rsid w:val="00E90A1D"/>
    <w:rsid w:val="00E924AF"/>
    <w:rsid w:val="00E93691"/>
    <w:rsid w:val="00EA0413"/>
    <w:rsid w:val="00EB65E7"/>
    <w:rsid w:val="00EC07E8"/>
    <w:rsid w:val="00EC0992"/>
    <w:rsid w:val="00EC728F"/>
    <w:rsid w:val="00ED0774"/>
    <w:rsid w:val="00ED1C3E"/>
    <w:rsid w:val="00ED2DA8"/>
    <w:rsid w:val="00ED3A3A"/>
    <w:rsid w:val="00EE38F0"/>
    <w:rsid w:val="00EE3B08"/>
    <w:rsid w:val="00EE552C"/>
    <w:rsid w:val="00EE7661"/>
    <w:rsid w:val="00EF55E5"/>
    <w:rsid w:val="00EF632F"/>
    <w:rsid w:val="00F00D76"/>
    <w:rsid w:val="00F0360A"/>
    <w:rsid w:val="00F149E1"/>
    <w:rsid w:val="00F14C89"/>
    <w:rsid w:val="00F14F2B"/>
    <w:rsid w:val="00F20A87"/>
    <w:rsid w:val="00F237F9"/>
    <w:rsid w:val="00F240BB"/>
    <w:rsid w:val="00F328C7"/>
    <w:rsid w:val="00F3551D"/>
    <w:rsid w:val="00F423A3"/>
    <w:rsid w:val="00F46E98"/>
    <w:rsid w:val="00F50FF7"/>
    <w:rsid w:val="00F514BC"/>
    <w:rsid w:val="00F5746D"/>
    <w:rsid w:val="00F57FED"/>
    <w:rsid w:val="00F632AF"/>
    <w:rsid w:val="00F66765"/>
    <w:rsid w:val="00F72125"/>
    <w:rsid w:val="00F77931"/>
    <w:rsid w:val="00F82692"/>
    <w:rsid w:val="00F835AC"/>
    <w:rsid w:val="00F85BB2"/>
    <w:rsid w:val="00F90613"/>
    <w:rsid w:val="00F91653"/>
    <w:rsid w:val="00F92557"/>
    <w:rsid w:val="00F92786"/>
    <w:rsid w:val="00F93312"/>
    <w:rsid w:val="00F9371D"/>
    <w:rsid w:val="00FA4720"/>
    <w:rsid w:val="00FA49D7"/>
    <w:rsid w:val="00FA65CB"/>
    <w:rsid w:val="00FB1162"/>
    <w:rsid w:val="00FC09DB"/>
    <w:rsid w:val="00FC2D0C"/>
    <w:rsid w:val="00FC5AB4"/>
    <w:rsid w:val="00FD77FD"/>
    <w:rsid w:val="00FE0BE6"/>
    <w:rsid w:val="00FE47BC"/>
    <w:rsid w:val="00FE6E8E"/>
    <w:rsid w:val="00FF2515"/>
    <w:rsid w:val="00FF348A"/>
    <w:rsid w:val="00FF414C"/>
    <w:rsid w:val="00FF68BC"/>
    <w:rsid w:val="00FF764A"/>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428299,#529dba"/>
    </o:shapedefaults>
    <o:shapelayout v:ext="edit">
      <o:idmap v:ext="edit" data="1"/>
    </o:shapelayout>
  </w:shapeDefaults>
  <w:doNotEmbedSmartTags/>
  <w:decimalSymbol w:val=","/>
  <w:listSeparator w:val=";"/>
  <w14:docId w14:val="4B06D685"/>
  <w15:chartTrackingRefBased/>
  <w15:docId w15:val="{0F844CD3-DE1C-42E9-A3E6-DE86AF83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70DEB"/>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875BE5"/>
    <w:pPr>
      <w:keepNext/>
      <w:jc w:val="both"/>
      <w:outlineLvl w:val="1"/>
    </w:pPr>
    <w:rPr>
      <w:rFonts w:cs="Arial"/>
      <w:b/>
      <w:color w:val="000000"/>
      <w:szCs w:val="20"/>
      <w:lang w:val="sl-SI"/>
    </w:rPr>
  </w:style>
  <w:style w:type="paragraph" w:styleId="Naslov3">
    <w:name w:val="heading 3"/>
    <w:basedOn w:val="Navaden"/>
    <w:next w:val="Navaden"/>
    <w:link w:val="Naslov3Znak"/>
    <w:qFormat/>
    <w:rsid w:val="00016ED8"/>
    <w:pPr>
      <w:keepNext/>
      <w:spacing w:before="240" w:after="60"/>
      <w:outlineLvl w:val="2"/>
    </w:pPr>
    <w:rPr>
      <w:rFonts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016ED8"/>
    <w:pPr>
      <w:ind w:left="708"/>
    </w:pPr>
    <w:rPr>
      <w:lang w:val="sl-SI"/>
    </w:rPr>
  </w:style>
  <w:style w:type="paragraph" w:customStyle="1" w:styleId="BodyText21">
    <w:name w:val="Body Text 21"/>
    <w:basedOn w:val="Navaden"/>
    <w:rsid w:val="00016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 w:val="24"/>
      <w:szCs w:val="20"/>
      <w:lang w:val="sl-SI" w:eastAsia="sl-SI"/>
    </w:rPr>
  </w:style>
  <w:style w:type="character" w:customStyle="1" w:styleId="Naslov3Znak">
    <w:name w:val="Naslov 3 Znak"/>
    <w:link w:val="Naslov3"/>
    <w:rsid w:val="00016ED8"/>
    <w:rPr>
      <w:rFonts w:ascii="Arial" w:hAnsi="Arial" w:cs="Arial"/>
      <w:b/>
      <w:bCs/>
      <w:sz w:val="26"/>
      <w:szCs w:val="26"/>
      <w:lang w:val="en-US" w:eastAsia="en-US"/>
    </w:rPr>
  </w:style>
  <w:style w:type="paragraph" w:styleId="Besedilooblaka">
    <w:name w:val="Balloon Text"/>
    <w:basedOn w:val="Navaden"/>
    <w:link w:val="BesedilooblakaZnak"/>
    <w:rsid w:val="00AC6F2E"/>
    <w:pPr>
      <w:spacing w:line="240" w:lineRule="auto"/>
    </w:pPr>
    <w:rPr>
      <w:rFonts w:ascii="Segoe UI" w:hAnsi="Segoe UI" w:cs="Segoe UI"/>
      <w:sz w:val="18"/>
      <w:szCs w:val="18"/>
    </w:rPr>
  </w:style>
  <w:style w:type="character" w:customStyle="1" w:styleId="BesedilooblakaZnak">
    <w:name w:val="Besedilo oblačka Znak"/>
    <w:link w:val="Besedilooblaka"/>
    <w:rsid w:val="00AC6F2E"/>
    <w:rPr>
      <w:rFonts w:ascii="Segoe UI" w:hAnsi="Segoe UI" w:cs="Segoe UI"/>
      <w:sz w:val="18"/>
      <w:szCs w:val="18"/>
      <w:lang w:val="en-US" w:eastAsia="en-US"/>
    </w:rPr>
  </w:style>
  <w:style w:type="character" w:customStyle="1" w:styleId="apple-converted-space">
    <w:name w:val="apple-converted-space"/>
    <w:rsid w:val="00B67194"/>
  </w:style>
  <w:style w:type="character" w:customStyle="1" w:styleId="NogaZnak">
    <w:name w:val="Noga Znak"/>
    <w:link w:val="Noga"/>
    <w:uiPriority w:val="99"/>
    <w:rsid w:val="00245331"/>
    <w:rPr>
      <w:rFonts w:ascii="Arial" w:hAnsi="Arial"/>
      <w:szCs w:val="24"/>
      <w:lang w:val="en-US" w:eastAsia="en-US"/>
    </w:rPr>
  </w:style>
  <w:style w:type="character" w:styleId="tevilkastrani">
    <w:name w:val="page number"/>
    <w:rsid w:val="00F90613"/>
  </w:style>
  <w:style w:type="character" w:customStyle="1" w:styleId="Naslov2Znak">
    <w:name w:val="Naslov 2 Znak"/>
    <w:basedOn w:val="Privzetapisavaodstavka"/>
    <w:link w:val="Naslov2"/>
    <w:rsid w:val="00875BE5"/>
    <w:rPr>
      <w:rFonts w:ascii="Arial" w:hAnsi="Arial" w:cs="Arial"/>
      <w:b/>
      <w:color w:val="000000"/>
      <w:lang w:eastAsia="en-US"/>
    </w:rPr>
  </w:style>
  <w:style w:type="paragraph" w:styleId="Pripombabesedilo">
    <w:name w:val="annotation text"/>
    <w:basedOn w:val="Navaden"/>
    <w:link w:val="PripombabesediloZnak"/>
    <w:uiPriority w:val="99"/>
    <w:rsid w:val="00DB15F4"/>
    <w:rPr>
      <w:szCs w:val="20"/>
    </w:rPr>
  </w:style>
  <w:style w:type="character" w:customStyle="1" w:styleId="PripombabesediloZnak">
    <w:name w:val="Pripomba – besedilo Znak"/>
    <w:basedOn w:val="Privzetapisavaodstavka"/>
    <w:link w:val="Pripombabesedilo"/>
    <w:uiPriority w:val="99"/>
    <w:rsid w:val="00DB15F4"/>
    <w:rPr>
      <w:rFonts w:ascii="Arial" w:hAnsi="Arial"/>
      <w:lang w:val="en-US" w:eastAsia="en-US"/>
    </w:rPr>
  </w:style>
  <w:style w:type="paragraph" w:styleId="Revizija">
    <w:name w:val="Revision"/>
    <w:hidden/>
    <w:uiPriority w:val="99"/>
    <w:semiHidden/>
    <w:rsid w:val="00E90A1D"/>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69739">
      <w:bodyDiv w:val="1"/>
      <w:marLeft w:val="0"/>
      <w:marRight w:val="0"/>
      <w:marTop w:val="0"/>
      <w:marBottom w:val="0"/>
      <w:divBdr>
        <w:top w:val="none" w:sz="0" w:space="0" w:color="auto"/>
        <w:left w:val="none" w:sz="0" w:space="0" w:color="auto"/>
        <w:bottom w:val="none" w:sz="0" w:space="0" w:color="auto"/>
        <w:right w:val="none" w:sz="0" w:space="0" w:color="auto"/>
      </w:divBdr>
    </w:div>
    <w:div w:id="193177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par\Downloads\MNZ%2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498AD-BE8B-4029-B29A-6CFD5D44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 (1)</Template>
  <TotalTime>0</TotalTime>
  <Pages>2</Pages>
  <Words>324</Words>
  <Characters>2049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Štupar  Martina</dc:creator>
  <cp:keywords/>
  <cp:lastModifiedBy>VAGAJA Kim</cp:lastModifiedBy>
  <cp:revision>2</cp:revision>
  <cp:lastPrinted>2024-02-01T13:40:00Z</cp:lastPrinted>
  <dcterms:created xsi:type="dcterms:W3CDTF">2025-05-06T12:03:00Z</dcterms:created>
  <dcterms:modified xsi:type="dcterms:W3CDTF">2025-05-06T12:03:00Z</dcterms:modified>
</cp:coreProperties>
</file>